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5162D" w14:textId="65ADCFF9" w:rsidR="00FC5FC2" w:rsidRPr="00FC5FC2" w:rsidRDefault="00FC5FC2" w:rsidP="00FC5FC2">
      <w:pPr>
        <w:spacing w:before="0" w:after="0" w:line="276" w:lineRule="auto"/>
        <w:ind w:firstLine="0"/>
        <w:contextualSpacing w:val="0"/>
        <w:jc w:val="right"/>
        <w:rPr>
          <w:rFonts w:ascii="Times New Roman" w:eastAsiaTheme="minorHAnsi" w:hAnsi="Times New Roman"/>
          <w:sz w:val="24"/>
          <w:szCs w:val="24"/>
        </w:rPr>
      </w:pPr>
      <w:r w:rsidRPr="00FC5FC2">
        <w:rPr>
          <w:rFonts w:ascii="Times New Roman" w:eastAsiaTheme="minorHAnsi" w:hAnsi="Times New Roman"/>
          <w:sz w:val="24"/>
          <w:szCs w:val="24"/>
        </w:rPr>
        <w:t>Приложение №</w:t>
      </w:r>
      <w:r>
        <w:rPr>
          <w:rFonts w:ascii="Times New Roman" w:eastAsiaTheme="minorHAnsi" w:hAnsi="Times New Roman"/>
          <w:sz w:val="24"/>
          <w:szCs w:val="24"/>
        </w:rPr>
        <w:t>2</w:t>
      </w:r>
    </w:p>
    <w:p w14:paraId="3BB0C3D2" w14:textId="77777777" w:rsidR="00FC5FC2" w:rsidRPr="00FC5FC2" w:rsidRDefault="00FC5FC2" w:rsidP="00FC5FC2">
      <w:pPr>
        <w:spacing w:before="0" w:after="0" w:line="276" w:lineRule="auto"/>
        <w:ind w:firstLine="0"/>
        <w:contextualSpacing w:val="0"/>
        <w:jc w:val="right"/>
        <w:rPr>
          <w:rFonts w:ascii="Times New Roman" w:eastAsiaTheme="minorHAnsi" w:hAnsi="Times New Roman"/>
          <w:sz w:val="24"/>
          <w:szCs w:val="24"/>
        </w:rPr>
      </w:pPr>
      <w:r w:rsidRPr="00FC5FC2">
        <w:rPr>
          <w:rFonts w:ascii="Times New Roman" w:eastAsiaTheme="minorHAnsi" w:hAnsi="Times New Roman"/>
          <w:sz w:val="24"/>
          <w:szCs w:val="24"/>
        </w:rPr>
        <w:t>к приказу №______от ________2014 г.</w:t>
      </w:r>
    </w:p>
    <w:p w14:paraId="16B79748" w14:textId="43A9EF5A" w:rsidR="00542152" w:rsidRPr="00683B42" w:rsidRDefault="009531AC" w:rsidP="00542152">
      <w:pPr>
        <w:pStyle w:val="afd"/>
        <w:spacing w:before="240"/>
      </w:pPr>
      <w:r w:rsidRPr="00C12A33">
        <w:rPr>
          <w:sz w:val="22"/>
          <w:szCs w:val="22"/>
        </w:rPr>
        <w:t>Департамент здравоохранения Ханты-Мансийского автономного округа - Югра</w:t>
      </w:r>
      <w:r w:rsidR="00542152">
        <w:br w:type="textWrapping" w:clear="all"/>
      </w:r>
    </w:p>
    <w:p w14:paraId="68F0CEBF" w14:textId="77777777" w:rsidR="00542152" w:rsidRDefault="00542152" w:rsidP="00542152">
      <w:pPr>
        <w:ind w:firstLine="0"/>
        <w:jc w:val="center"/>
      </w:pPr>
    </w:p>
    <w:p w14:paraId="79386926" w14:textId="77777777" w:rsidR="00542152" w:rsidRPr="0063404A" w:rsidRDefault="00542152" w:rsidP="00542152">
      <w:pPr>
        <w:ind w:firstLine="0"/>
        <w:jc w:val="center"/>
      </w:pPr>
    </w:p>
    <w:p w14:paraId="0426C900" w14:textId="77777777" w:rsidR="00542152" w:rsidRPr="0063404A" w:rsidRDefault="00542152" w:rsidP="00542152">
      <w:pPr>
        <w:ind w:firstLine="0"/>
        <w:jc w:val="center"/>
      </w:pPr>
    </w:p>
    <w:p w14:paraId="5EF9B195" w14:textId="77777777" w:rsidR="00542152" w:rsidRPr="0063404A" w:rsidRDefault="00542152" w:rsidP="00542152">
      <w:pPr>
        <w:ind w:firstLine="0"/>
        <w:jc w:val="center"/>
      </w:pPr>
    </w:p>
    <w:p w14:paraId="2C1E7DE4" w14:textId="77777777" w:rsidR="00542152" w:rsidRDefault="00542152" w:rsidP="00542152">
      <w:pPr>
        <w:ind w:firstLine="0"/>
        <w:jc w:val="center"/>
        <w:rPr>
          <w:lang w:val="en-US"/>
        </w:rPr>
      </w:pPr>
    </w:p>
    <w:p w14:paraId="18E96E2F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4E34BFDD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58B1635D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283DDE13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687D38F8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26FF7988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31E61E6A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64299156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29B97F5D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4C57D492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6082D14F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15A4AF99" w14:textId="77777777" w:rsidR="0063404A" w:rsidRDefault="0063404A" w:rsidP="00542152">
      <w:pPr>
        <w:ind w:firstLine="0"/>
        <w:jc w:val="center"/>
        <w:rPr>
          <w:lang w:val="en-US"/>
        </w:rPr>
      </w:pPr>
    </w:p>
    <w:p w14:paraId="69F149A3" w14:textId="77777777" w:rsidR="0063404A" w:rsidRPr="0063404A" w:rsidRDefault="0063404A" w:rsidP="00542152">
      <w:pPr>
        <w:ind w:firstLine="0"/>
        <w:jc w:val="center"/>
        <w:rPr>
          <w:lang w:val="en-US"/>
        </w:rPr>
      </w:pPr>
    </w:p>
    <w:p w14:paraId="28D068B9" w14:textId="77777777" w:rsidR="00542152" w:rsidRPr="0063404A" w:rsidRDefault="00542152" w:rsidP="00542152">
      <w:pPr>
        <w:ind w:firstLine="0"/>
        <w:jc w:val="center"/>
      </w:pPr>
    </w:p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6"/>
      </w:tblGrid>
      <w:tr w:rsidR="00542152" w:rsidRPr="00301A77" w14:paraId="7DDF9A59" w14:textId="77777777" w:rsidTr="00E8165D">
        <w:trPr>
          <w:jc w:val="center"/>
        </w:trPr>
        <w:tc>
          <w:tcPr>
            <w:tcW w:w="9816" w:type="dxa"/>
            <w:vAlign w:val="bottom"/>
          </w:tcPr>
          <w:p w14:paraId="5E4E5354" w14:textId="27F706D4" w:rsidR="00542152" w:rsidRPr="00FA7C83" w:rsidRDefault="00301A77" w:rsidP="00301A77">
            <w:pPr>
              <w:pStyle w:val="aff2"/>
              <w:spacing w:before="0" w:after="0"/>
              <w:rPr>
                <w:b/>
                <w:spacing w:val="20"/>
                <w:sz w:val="24"/>
                <w:szCs w:val="24"/>
                <w:lang w:val="ru-RU"/>
              </w:rPr>
            </w:pPr>
            <w:r w:rsidRPr="00FA7C83">
              <w:rPr>
                <w:b/>
                <w:spacing w:val="20"/>
                <w:sz w:val="24"/>
                <w:szCs w:val="24"/>
                <w:lang w:val="ru-RU"/>
              </w:rPr>
              <w:t>Информационная</w:t>
            </w:r>
            <w:r w:rsidRPr="00301A77">
              <w:rPr>
                <w:b/>
                <w:spacing w:val="20"/>
                <w:sz w:val="24"/>
                <w:szCs w:val="24"/>
                <w:lang w:val="ru-RU"/>
              </w:rPr>
              <w:t xml:space="preserve"> </w:t>
            </w:r>
            <w:r w:rsidRPr="00FA7C83">
              <w:rPr>
                <w:b/>
                <w:spacing w:val="20"/>
                <w:sz w:val="24"/>
                <w:szCs w:val="24"/>
                <w:lang w:val="ru-RU"/>
              </w:rPr>
              <w:t>система</w:t>
            </w:r>
            <w:r w:rsidRPr="00301A77">
              <w:rPr>
                <w:b/>
                <w:spacing w:val="20"/>
                <w:sz w:val="24"/>
                <w:szCs w:val="24"/>
                <w:lang w:val="ru-RU"/>
              </w:rPr>
              <w:t xml:space="preserve"> «Портал пациента»</w:t>
            </w:r>
          </w:p>
        </w:tc>
      </w:tr>
      <w:tr w:rsidR="00542152" w:rsidRPr="006A1659" w14:paraId="2C061E1A" w14:textId="77777777" w:rsidTr="00E8165D">
        <w:trPr>
          <w:jc w:val="center"/>
        </w:trPr>
        <w:tc>
          <w:tcPr>
            <w:tcW w:w="9816" w:type="dxa"/>
            <w:vAlign w:val="bottom"/>
          </w:tcPr>
          <w:p w14:paraId="06314A90" w14:textId="77777777" w:rsidR="00542152" w:rsidRPr="006A1659" w:rsidRDefault="00542152" w:rsidP="00E8165D">
            <w:pPr>
              <w:pStyle w:val="aff2"/>
              <w:spacing w:before="0" w:after="0"/>
              <w:rPr>
                <w:sz w:val="10"/>
                <w:szCs w:val="10"/>
                <w:lang w:val="ru-RU"/>
              </w:rPr>
            </w:pPr>
            <w:r w:rsidRPr="006A1659">
              <w:rPr>
                <w:sz w:val="10"/>
                <w:szCs w:val="10"/>
              </w:rPr>
              <w:t>_______________________________________________________________________________________________________________________________________________________</w:t>
            </w:r>
          </w:p>
        </w:tc>
      </w:tr>
      <w:tr w:rsidR="00542152" w:rsidRPr="001636A6" w14:paraId="6052F788" w14:textId="77777777" w:rsidTr="00E8165D">
        <w:trPr>
          <w:jc w:val="center"/>
        </w:trPr>
        <w:tc>
          <w:tcPr>
            <w:tcW w:w="9816" w:type="dxa"/>
          </w:tcPr>
          <w:p w14:paraId="01BD903C" w14:textId="7B618ECE" w:rsidR="00542152" w:rsidRPr="00301A77" w:rsidRDefault="00542152" w:rsidP="00301A77">
            <w:pPr>
              <w:pStyle w:val="aff2"/>
              <w:rPr>
                <w:sz w:val="16"/>
                <w:szCs w:val="16"/>
                <w:lang w:val="ru-RU"/>
              </w:rPr>
            </w:pPr>
            <w:r w:rsidRPr="00347885">
              <w:rPr>
                <w:sz w:val="16"/>
                <w:szCs w:val="16"/>
                <w:lang w:val="ru-RU"/>
              </w:rPr>
              <w:t xml:space="preserve">наименование </w:t>
            </w:r>
            <w:r w:rsidR="00301A77">
              <w:rPr>
                <w:sz w:val="16"/>
                <w:szCs w:val="16"/>
                <w:lang w:val="ru-RU"/>
              </w:rPr>
              <w:t>АС</w:t>
            </w:r>
          </w:p>
        </w:tc>
      </w:tr>
      <w:tr w:rsidR="00542152" w:rsidRPr="005A55FC" w14:paraId="10698C0E" w14:textId="77777777" w:rsidTr="00E8165D">
        <w:trPr>
          <w:jc w:val="center"/>
        </w:trPr>
        <w:tc>
          <w:tcPr>
            <w:tcW w:w="9816" w:type="dxa"/>
            <w:vAlign w:val="bottom"/>
          </w:tcPr>
          <w:p w14:paraId="69EEFCEA" w14:textId="77777777" w:rsidR="00542152" w:rsidRPr="005A55FC" w:rsidRDefault="00542152" w:rsidP="00E8165D">
            <w:pPr>
              <w:pStyle w:val="aff2"/>
              <w:spacing w:before="0" w:after="0"/>
              <w:rPr>
                <w:sz w:val="14"/>
                <w:szCs w:val="10"/>
              </w:rPr>
            </w:pPr>
          </w:p>
        </w:tc>
      </w:tr>
      <w:tr w:rsidR="00542152" w:rsidRPr="00A2572A" w14:paraId="661F214F" w14:textId="77777777" w:rsidTr="00E8165D">
        <w:trPr>
          <w:jc w:val="center"/>
        </w:trPr>
        <w:tc>
          <w:tcPr>
            <w:tcW w:w="9816" w:type="dxa"/>
            <w:vAlign w:val="bottom"/>
          </w:tcPr>
          <w:p w14:paraId="3C2EAFE8" w14:textId="45526E11" w:rsidR="00542152" w:rsidRPr="00A2572A" w:rsidRDefault="00A2572A" w:rsidP="00A2572A">
            <w:pPr>
              <w:pStyle w:val="af5"/>
              <w:spacing w:after="0"/>
              <w:ind w:firstLine="0"/>
              <w:jc w:val="center"/>
              <w:rPr>
                <w:b/>
                <w:spacing w:val="20"/>
                <w:sz w:val="24"/>
                <w:szCs w:val="24"/>
              </w:rPr>
            </w:pPr>
            <w:r w:rsidRPr="00A2572A">
              <w:rPr>
                <w:b/>
                <w:spacing w:val="20"/>
                <w:sz w:val="24"/>
                <w:szCs w:val="24"/>
              </w:rPr>
              <w:t>Регламент предоставления услуги</w:t>
            </w:r>
          </w:p>
        </w:tc>
      </w:tr>
      <w:tr w:rsidR="00542152" w:rsidRPr="0048331A" w14:paraId="68ADBA48" w14:textId="77777777" w:rsidTr="00E8165D">
        <w:trPr>
          <w:jc w:val="center"/>
        </w:trPr>
        <w:tc>
          <w:tcPr>
            <w:tcW w:w="9816" w:type="dxa"/>
            <w:vAlign w:val="bottom"/>
          </w:tcPr>
          <w:p w14:paraId="534DBF38" w14:textId="77777777" w:rsidR="00542152" w:rsidRPr="0048331A" w:rsidRDefault="00542152" w:rsidP="00E8165D">
            <w:pPr>
              <w:pStyle w:val="aff2"/>
              <w:spacing w:before="0" w:after="0"/>
              <w:rPr>
                <w:sz w:val="10"/>
                <w:szCs w:val="10"/>
              </w:rPr>
            </w:pPr>
            <w:r w:rsidRPr="00363C9A">
              <w:rPr>
                <w:sz w:val="10"/>
                <w:szCs w:val="10"/>
              </w:rPr>
              <w:t>___________________________________________________________________________________________________________________________________________________</w:t>
            </w:r>
            <w:r>
              <w:rPr>
                <w:sz w:val="10"/>
                <w:szCs w:val="10"/>
              </w:rPr>
              <w:t>____</w:t>
            </w:r>
          </w:p>
        </w:tc>
      </w:tr>
      <w:tr w:rsidR="00542152" w:rsidRPr="005A55FC" w14:paraId="315D5F26" w14:textId="77777777" w:rsidTr="00E8165D">
        <w:trPr>
          <w:jc w:val="center"/>
        </w:trPr>
        <w:tc>
          <w:tcPr>
            <w:tcW w:w="9816" w:type="dxa"/>
          </w:tcPr>
          <w:p w14:paraId="6BD04E6B" w14:textId="77777777" w:rsidR="00542152" w:rsidRPr="005A55FC" w:rsidRDefault="00542152" w:rsidP="00E8165D">
            <w:pPr>
              <w:pStyle w:val="aff2"/>
              <w:spacing w:before="0" w:after="0"/>
              <w:rPr>
                <w:sz w:val="14"/>
                <w:szCs w:val="10"/>
                <w:lang w:val="ru-RU"/>
              </w:rPr>
            </w:pPr>
          </w:p>
        </w:tc>
      </w:tr>
      <w:tr w:rsidR="00542152" w:rsidRPr="008C5569" w14:paraId="43C8A3AF" w14:textId="77777777" w:rsidTr="00E8165D">
        <w:trPr>
          <w:jc w:val="center"/>
        </w:trPr>
        <w:tc>
          <w:tcPr>
            <w:tcW w:w="9816" w:type="dxa"/>
            <w:vAlign w:val="bottom"/>
          </w:tcPr>
          <w:p w14:paraId="66180D71" w14:textId="7009DC39" w:rsidR="00542152" w:rsidRPr="00A2572A" w:rsidRDefault="00A2572A" w:rsidP="00A2572A">
            <w:pPr>
              <w:pStyle w:val="af5"/>
              <w:spacing w:after="0"/>
              <w:ind w:firstLine="0"/>
              <w:jc w:val="center"/>
              <w:rPr>
                <w:b/>
                <w:spacing w:val="20"/>
                <w:sz w:val="24"/>
                <w:szCs w:val="24"/>
              </w:rPr>
            </w:pPr>
            <w:r w:rsidRPr="00A2572A">
              <w:rPr>
                <w:b/>
                <w:spacing w:val="20"/>
                <w:sz w:val="24"/>
                <w:szCs w:val="24"/>
              </w:rPr>
              <w:t>«Запись на прием к врачу»</w:t>
            </w:r>
          </w:p>
        </w:tc>
      </w:tr>
      <w:tr w:rsidR="00542152" w:rsidRPr="0048331A" w14:paraId="39506994" w14:textId="77777777" w:rsidTr="00E8165D">
        <w:trPr>
          <w:jc w:val="center"/>
        </w:trPr>
        <w:tc>
          <w:tcPr>
            <w:tcW w:w="9816" w:type="dxa"/>
            <w:vAlign w:val="bottom"/>
          </w:tcPr>
          <w:p w14:paraId="033C3F2E" w14:textId="77777777" w:rsidR="00542152" w:rsidRPr="0048331A" w:rsidRDefault="00542152" w:rsidP="00E8165D">
            <w:pPr>
              <w:pStyle w:val="aff2"/>
              <w:spacing w:before="0" w:after="0"/>
              <w:rPr>
                <w:sz w:val="10"/>
                <w:szCs w:val="10"/>
              </w:rPr>
            </w:pPr>
            <w:r w:rsidRPr="00363C9A">
              <w:rPr>
                <w:sz w:val="10"/>
                <w:szCs w:val="10"/>
              </w:rPr>
              <w:t>___________________________________________________________________________________________________________________________________________________</w:t>
            </w:r>
            <w:r>
              <w:rPr>
                <w:sz w:val="10"/>
                <w:szCs w:val="10"/>
              </w:rPr>
              <w:t>____</w:t>
            </w:r>
          </w:p>
        </w:tc>
      </w:tr>
      <w:tr w:rsidR="00542152" w:rsidRPr="001636A6" w14:paraId="5F249842" w14:textId="77777777" w:rsidTr="00E8165D">
        <w:trPr>
          <w:jc w:val="center"/>
        </w:trPr>
        <w:tc>
          <w:tcPr>
            <w:tcW w:w="9816" w:type="dxa"/>
            <w:vAlign w:val="bottom"/>
          </w:tcPr>
          <w:p w14:paraId="5CEF3080" w14:textId="77777777" w:rsidR="00542152" w:rsidRPr="00347885" w:rsidRDefault="00542152" w:rsidP="00E8165D">
            <w:pPr>
              <w:pStyle w:val="aff2"/>
              <w:rPr>
                <w:sz w:val="16"/>
                <w:szCs w:val="16"/>
                <w:lang w:val="ru-RU"/>
              </w:rPr>
            </w:pPr>
            <w:r w:rsidRPr="00347885">
              <w:rPr>
                <w:sz w:val="16"/>
                <w:szCs w:val="16"/>
                <w:lang w:val="ru-RU"/>
              </w:rPr>
              <w:t>наименование документа</w:t>
            </w:r>
          </w:p>
        </w:tc>
      </w:tr>
      <w:tr w:rsidR="00542152" w:rsidRPr="005A55FC" w14:paraId="7364799A" w14:textId="77777777" w:rsidTr="00E8165D">
        <w:trPr>
          <w:jc w:val="center"/>
        </w:trPr>
        <w:tc>
          <w:tcPr>
            <w:tcW w:w="9816" w:type="dxa"/>
            <w:vAlign w:val="bottom"/>
          </w:tcPr>
          <w:p w14:paraId="19F1FC30" w14:textId="77777777" w:rsidR="00542152" w:rsidRPr="005A55FC" w:rsidRDefault="00542152" w:rsidP="00E8165D">
            <w:pPr>
              <w:pStyle w:val="aff2"/>
              <w:spacing w:before="0" w:after="0"/>
              <w:rPr>
                <w:sz w:val="14"/>
                <w:szCs w:val="10"/>
              </w:rPr>
            </w:pPr>
          </w:p>
        </w:tc>
      </w:tr>
      <w:tr w:rsidR="00542152" w:rsidRPr="001636A6" w14:paraId="5F8BF211" w14:textId="77777777" w:rsidTr="00E8165D">
        <w:trPr>
          <w:jc w:val="center"/>
        </w:trPr>
        <w:tc>
          <w:tcPr>
            <w:tcW w:w="9816" w:type="dxa"/>
            <w:vAlign w:val="bottom"/>
          </w:tcPr>
          <w:p w14:paraId="709A03AD" w14:textId="6D177F60" w:rsidR="00542152" w:rsidRPr="008333F6" w:rsidRDefault="00542152" w:rsidP="008333F6">
            <w:pPr>
              <w:pStyle w:val="aff2"/>
              <w:spacing w:after="0"/>
              <w:rPr>
                <w:caps/>
                <w:spacing w:val="20"/>
                <w:sz w:val="24"/>
                <w:szCs w:val="24"/>
                <w:lang w:val="ru-RU"/>
              </w:rPr>
            </w:pPr>
            <w:r w:rsidRPr="001636A6">
              <w:fldChar w:fldCharType="begin"/>
            </w:r>
            <w:r w:rsidRPr="001636A6">
              <w:rPr>
                <w:lang w:val="ru-RU"/>
              </w:rPr>
              <w:instrText xml:space="preserve"> </w:instrText>
            </w:r>
            <w:r w:rsidRPr="001636A6">
              <w:instrText>NUMPAGES</w:instrText>
            </w:r>
            <w:r w:rsidRPr="001636A6">
              <w:rPr>
                <w:lang w:val="ru-RU"/>
              </w:rPr>
              <w:instrText xml:space="preserve">   \* </w:instrText>
            </w:r>
            <w:r w:rsidRPr="001636A6">
              <w:instrText>MERGEFORMAT</w:instrText>
            </w:r>
            <w:r w:rsidRPr="001636A6">
              <w:rPr>
                <w:lang w:val="ru-RU"/>
              </w:rPr>
              <w:instrText xml:space="preserve"> </w:instrText>
            </w:r>
            <w:r w:rsidRPr="001636A6">
              <w:fldChar w:fldCharType="separate"/>
            </w:r>
            <w:r w:rsidR="00FC5FC2" w:rsidRPr="00FC5FC2">
              <w:rPr>
                <w:noProof/>
                <w:lang w:val="ru-RU"/>
              </w:rPr>
              <w:t>11</w:t>
            </w:r>
            <w:r w:rsidRPr="001636A6">
              <w:fldChar w:fldCharType="end"/>
            </w:r>
            <w:r>
              <w:rPr>
                <w:lang w:val="ru-RU"/>
              </w:rPr>
              <w:t xml:space="preserve"> лист</w:t>
            </w:r>
            <w:r w:rsidR="008333F6">
              <w:rPr>
                <w:lang w:val="ru-RU"/>
              </w:rPr>
              <w:t>ов</w:t>
            </w:r>
          </w:p>
        </w:tc>
      </w:tr>
      <w:tr w:rsidR="00542152" w:rsidRPr="0048331A" w14:paraId="1E73EE32" w14:textId="77777777" w:rsidTr="00E8165D">
        <w:trPr>
          <w:jc w:val="center"/>
        </w:trPr>
        <w:tc>
          <w:tcPr>
            <w:tcW w:w="9816" w:type="dxa"/>
            <w:vAlign w:val="bottom"/>
          </w:tcPr>
          <w:p w14:paraId="16D25783" w14:textId="77777777" w:rsidR="00542152" w:rsidRPr="0048331A" w:rsidRDefault="00542152" w:rsidP="00E8165D">
            <w:pPr>
              <w:pStyle w:val="aff2"/>
              <w:spacing w:before="0" w:after="0"/>
              <w:rPr>
                <w:sz w:val="10"/>
                <w:szCs w:val="10"/>
              </w:rPr>
            </w:pPr>
            <w:r w:rsidRPr="00363C9A">
              <w:rPr>
                <w:sz w:val="10"/>
                <w:szCs w:val="10"/>
              </w:rPr>
              <w:t>___________________________________________________________________________________________________________________________________________________</w:t>
            </w:r>
            <w:r>
              <w:rPr>
                <w:sz w:val="10"/>
                <w:szCs w:val="10"/>
              </w:rPr>
              <w:t>____</w:t>
            </w:r>
          </w:p>
        </w:tc>
      </w:tr>
      <w:tr w:rsidR="00542152" w:rsidRPr="001636A6" w14:paraId="03E73FF5" w14:textId="77777777" w:rsidTr="00E8165D">
        <w:trPr>
          <w:jc w:val="center"/>
        </w:trPr>
        <w:tc>
          <w:tcPr>
            <w:tcW w:w="9816" w:type="dxa"/>
            <w:vAlign w:val="bottom"/>
          </w:tcPr>
          <w:p w14:paraId="6085B114" w14:textId="77777777" w:rsidR="00542152" w:rsidRPr="00347885" w:rsidRDefault="00542152" w:rsidP="00E8165D">
            <w:pPr>
              <w:pStyle w:val="aff2"/>
              <w:spacing w:before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объем документа</w:t>
            </w:r>
          </w:p>
        </w:tc>
      </w:tr>
      <w:tr w:rsidR="00542152" w:rsidRPr="001636A6" w14:paraId="1F7D1B5B" w14:textId="77777777" w:rsidTr="00E8165D">
        <w:trPr>
          <w:jc w:val="center"/>
        </w:trPr>
        <w:tc>
          <w:tcPr>
            <w:tcW w:w="9816" w:type="dxa"/>
            <w:vAlign w:val="bottom"/>
          </w:tcPr>
          <w:p w14:paraId="598D5EDD" w14:textId="77777777" w:rsidR="00542152" w:rsidRPr="001636A6" w:rsidRDefault="00542152" w:rsidP="00E8165D">
            <w:pPr>
              <w:ind w:firstLine="0"/>
              <w:jc w:val="center"/>
            </w:pPr>
          </w:p>
        </w:tc>
      </w:tr>
      <w:tr w:rsidR="00542152" w:rsidRPr="001636A6" w14:paraId="1801860C" w14:textId="77777777" w:rsidTr="00E8165D">
        <w:trPr>
          <w:jc w:val="center"/>
        </w:trPr>
        <w:tc>
          <w:tcPr>
            <w:tcW w:w="9816" w:type="dxa"/>
            <w:vAlign w:val="bottom"/>
          </w:tcPr>
          <w:p w14:paraId="1D8F2816" w14:textId="77777777" w:rsidR="00542152" w:rsidRPr="001636A6" w:rsidRDefault="00542152" w:rsidP="00E8165D">
            <w:pPr>
              <w:ind w:firstLine="0"/>
              <w:jc w:val="center"/>
            </w:pPr>
          </w:p>
        </w:tc>
      </w:tr>
    </w:tbl>
    <w:p w14:paraId="0D803ABA" w14:textId="77777777" w:rsidR="00542152" w:rsidRDefault="00542152" w:rsidP="00542152">
      <w:pPr>
        <w:ind w:firstLine="0"/>
        <w:jc w:val="center"/>
        <w:rPr>
          <w:lang w:val="en-US"/>
        </w:rPr>
      </w:pPr>
    </w:p>
    <w:p w14:paraId="0B59A62C" w14:textId="77777777" w:rsidR="00542152" w:rsidRDefault="00542152" w:rsidP="00542152">
      <w:pPr>
        <w:ind w:firstLine="0"/>
        <w:jc w:val="center"/>
        <w:rPr>
          <w:lang w:val="en-US"/>
        </w:rPr>
      </w:pPr>
    </w:p>
    <w:p w14:paraId="0948AD18" w14:textId="77777777" w:rsidR="00542152" w:rsidRDefault="00542152" w:rsidP="00542152">
      <w:pPr>
        <w:ind w:firstLine="0"/>
        <w:jc w:val="center"/>
      </w:pPr>
    </w:p>
    <w:p w14:paraId="442533A8" w14:textId="77777777" w:rsidR="00542152" w:rsidRPr="006B0334" w:rsidRDefault="00542152" w:rsidP="00542152">
      <w:pPr>
        <w:ind w:firstLine="0"/>
        <w:jc w:val="center"/>
      </w:pPr>
    </w:p>
    <w:p w14:paraId="2FCE496C" w14:textId="77777777" w:rsidR="00542152" w:rsidRDefault="00542152" w:rsidP="00542152">
      <w:pPr>
        <w:spacing w:before="0" w:after="200" w:line="276" w:lineRule="auto"/>
        <w:ind w:firstLine="0"/>
        <w:contextualSpacing w:val="0"/>
        <w:jc w:val="left"/>
        <w:rPr>
          <w:rFonts w:eastAsia="Times New Roman"/>
          <w:b/>
          <w:color w:val="000000" w:themeColor="text1"/>
          <w:spacing w:val="20"/>
          <w:sz w:val="24"/>
          <w:szCs w:val="24"/>
          <w:lang w:eastAsia="ru-RU"/>
        </w:rPr>
      </w:pPr>
      <w:r>
        <w:br w:type="page"/>
      </w:r>
    </w:p>
    <w:p w14:paraId="13BB206D" w14:textId="2E72E434" w:rsidR="00483F37" w:rsidRPr="007E1259" w:rsidRDefault="00483F37" w:rsidP="00483F37">
      <w:pPr>
        <w:pStyle w:val="afb"/>
        <w:rPr>
          <w:lang w:val="en-US"/>
        </w:rPr>
      </w:pPr>
      <w:r>
        <w:lastRenderedPageBreak/>
        <w:t>Содержание</w:t>
      </w:r>
    </w:p>
    <w:p w14:paraId="162F3377" w14:textId="77777777" w:rsidR="00087338" w:rsidRDefault="00217F6C">
      <w:pPr>
        <w:pStyle w:val="17"/>
        <w:rPr>
          <w:rFonts w:asciiTheme="minorHAnsi" w:hAnsiTheme="minorHAnsi"/>
          <w:b w:val="0"/>
          <w:sz w:val="22"/>
        </w:rPr>
      </w:pPr>
      <w:r w:rsidRPr="003A483F">
        <w:rPr>
          <w:szCs w:val="20"/>
        </w:rPr>
        <w:fldChar w:fldCharType="begin"/>
      </w:r>
      <w:r w:rsidRPr="003A483F">
        <w:rPr>
          <w:szCs w:val="20"/>
        </w:rPr>
        <w:instrText xml:space="preserve"> TOC \o "1-6" \h \z \u </w:instrText>
      </w:r>
      <w:r w:rsidRPr="003A483F">
        <w:rPr>
          <w:szCs w:val="20"/>
        </w:rPr>
        <w:fldChar w:fldCharType="separate"/>
      </w:r>
      <w:hyperlink w:anchor="_Toc383602791" w:history="1">
        <w:r w:rsidR="00087338" w:rsidRPr="007311BA">
          <w:rPr>
            <w:rStyle w:val="af"/>
            <w:lang w:val="en-US"/>
          </w:rPr>
          <w:t>1</w:t>
        </w:r>
        <w:r w:rsidR="00087338">
          <w:rPr>
            <w:rFonts w:asciiTheme="minorHAnsi" w:hAnsiTheme="minorHAnsi"/>
            <w:b w:val="0"/>
            <w:sz w:val="22"/>
          </w:rPr>
          <w:tab/>
        </w:r>
        <w:r w:rsidR="00087338" w:rsidRPr="007311BA">
          <w:rPr>
            <w:rStyle w:val="af"/>
          </w:rPr>
          <w:t>Общие сведения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_Toc383602791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3</w:t>
        </w:r>
        <w:r w:rsidR="00087338">
          <w:rPr>
            <w:webHidden/>
          </w:rPr>
          <w:fldChar w:fldCharType="end"/>
        </w:r>
      </w:hyperlink>
    </w:p>
    <w:p w14:paraId="2BD62B6E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792" w:history="1">
        <w:r w:rsidR="00087338" w:rsidRPr="007311BA">
          <w:rPr>
            <w:rStyle w:val="af"/>
            <w:lang w:val="en-US"/>
          </w:rPr>
          <w:t>1.1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Список терминов и сокращений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_Toc383602792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3</w:t>
        </w:r>
        <w:r w:rsidR="00087338">
          <w:rPr>
            <w:webHidden/>
          </w:rPr>
          <w:fldChar w:fldCharType="end"/>
        </w:r>
      </w:hyperlink>
    </w:p>
    <w:p w14:paraId="524CF493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793" w:history="1">
        <w:r w:rsidR="00087338" w:rsidRPr="007311BA">
          <w:rPr>
            <w:rStyle w:val="af"/>
            <w:lang w:val="en-US"/>
          </w:rPr>
          <w:t>1.2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Область применения документа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_Toc383602793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3</w:t>
        </w:r>
        <w:r w:rsidR="00087338">
          <w:rPr>
            <w:webHidden/>
          </w:rPr>
          <w:fldChar w:fldCharType="end"/>
        </w:r>
      </w:hyperlink>
    </w:p>
    <w:p w14:paraId="6D4F8E88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794" w:history="1">
        <w:r w:rsidR="00087338" w:rsidRPr="007311BA">
          <w:rPr>
            <w:rStyle w:val="af"/>
          </w:rPr>
          <w:t>1.3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Участники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_Toc383602794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3</w:t>
        </w:r>
        <w:r w:rsidR="00087338">
          <w:rPr>
            <w:webHidden/>
          </w:rPr>
          <w:fldChar w:fldCharType="end"/>
        </w:r>
      </w:hyperlink>
    </w:p>
    <w:p w14:paraId="201BDD29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795" w:history="1">
        <w:r w:rsidR="00087338" w:rsidRPr="007311BA">
          <w:rPr>
            <w:rStyle w:val="af"/>
          </w:rPr>
          <w:t>1.4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Срок действия регламента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_Toc383602795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3</w:t>
        </w:r>
        <w:r w:rsidR="00087338">
          <w:rPr>
            <w:webHidden/>
          </w:rPr>
          <w:fldChar w:fldCharType="end"/>
        </w:r>
      </w:hyperlink>
    </w:p>
    <w:p w14:paraId="68003B25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796" w:history="1">
        <w:r w:rsidR="00087338" w:rsidRPr="007311BA">
          <w:rPr>
            <w:rStyle w:val="af"/>
          </w:rPr>
          <w:t>1.5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Назначение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_Toc383602796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3</w:t>
        </w:r>
        <w:r w:rsidR="00087338">
          <w:rPr>
            <w:webHidden/>
          </w:rPr>
          <w:fldChar w:fldCharType="end"/>
        </w:r>
      </w:hyperlink>
    </w:p>
    <w:p w14:paraId="6BE9DEB1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797" w:history="1">
        <w:r w:rsidR="00087338" w:rsidRPr="007311BA">
          <w:rPr>
            <w:rStyle w:val="af"/>
          </w:rPr>
          <w:t>1.6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Краткое описание возможностей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_Toc383602797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4</w:t>
        </w:r>
        <w:r w:rsidR="00087338">
          <w:rPr>
            <w:webHidden/>
          </w:rPr>
          <w:fldChar w:fldCharType="end"/>
        </w:r>
      </w:hyperlink>
    </w:p>
    <w:p w14:paraId="06112DDB" w14:textId="77777777" w:rsidR="00087338" w:rsidRDefault="00270FA5">
      <w:pPr>
        <w:pStyle w:val="17"/>
        <w:rPr>
          <w:rFonts w:asciiTheme="minorHAnsi" w:hAnsiTheme="minorHAnsi"/>
          <w:b w:val="0"/>
          <w:sz w:val="22"/>
        </w:rPr>
      </w:pPr>
      <w:hyperlink w:anchor="_Toc383602798" w:history="1">
        <w:r w:rsidR="00087338" w:rsidRPr="007311BA">
          <w:rPr>
            <w:rStyle w:val="af"/>
          </w:rPr>
          <w:t>2</w:t>
        </w:r>
        <w:r w:rsidR="00087338">
          <w:rPr>
            <w:rFonts w:asciiTheme="minorHAnsi" w:hAnsiTheme="minorHAnsi"/>
            <w:b w:val="0"/>
            <w:sz w:val="22"/>
          </w:rPr>
          <w:tab/>
        </w:r>
        <w:r w:rsidR="00087338" w:rsidRPr="007311BA">
          <w:rPr>
            <w:rStyle w:val="af"/>
          </w:rPr>
          <w:t>Порядок организации предоставления услуги «Запись на прием к врачу»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_Toc383602798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5</w:t>
        </w:r>
        <w:r w:rsidR="00087338">
          <w:rPr>
            <w:webHidden/>
          </w:rPr>
          <w:fldChar w:fldCharType="end"/>
        </w:r>
      </w:hyperlink>
    </w:p>
    <w:p w14:paraId="5C18E048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799" w:history="1">
        <w:r w:rsidR="00087338" w:rsidRPr="007311BA">
          <w:rPr>
            <w:rStyle w:val="af"/>
          </w:rPr>
          <w:t>2.1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Порядок предоставления расписания врачей на портал пациента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_Toc383602799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5</w:t>
        </w:r>
        <w:r w:rsidR="00087338">
          <w:rPr>
            <w:webHidden/>
          </w:rPr>
          <w:fldChar w:fldCharType="end"/>
        </w:r>
      </w:hyperlink>
    </w:p>
    <w:p w14:paraId="41610D10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800" w:history="1">
        <w:r w:rsidR="00087338" w:rsidRPr="007311BA">
          <w:rPr>
            <w:rStyle w:val="af"/>
          </w:rPr>
          <w:t>2.2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Порядок записи на прием к врачу гражданина, не имеющего личный кабинет на региональном портале пациента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_Toc383602800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5</w:t>
        </w:r>
        <w:r w:rsidR="00087338">
          <w:rPr>
            <w:webHidden/>
          </w:rPr>
          <w:fldChar w:fldCharType="end"/>
        </w:r>
      </w:hyperlink>
    </w:p>
    <w:p w14:paraId="433EEFA9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801" w:history="1">
        <w:r w:rsidR="00087338" w:rsidRPr="007311BA">
          <w:rPr>
            <w:rStyle w:val="af"/>
          </w:rPr>
          <w:t>2.3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Порядок регистрации личного кабинета гражданина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_Toc383602801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6</w:t>
        </w:r>
        <w:r w:rsidR="00087338">
          <w:rPr>
            <w:webHidden/>
          </w:rPr>
          <w:fldChar w:fldCharType="end"/>
        </w:r>
      </w:hyperlink>
    </w:p>
    <w:p w14:paraId="607CFFDB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802" w:history="1">
        <w:r w:rsidR="00087338" w:rsidRPr="007311BA">
          <w:rPr>
            <w:rStyle w:val="af"/>
          </w:rPr>
          <w:t>2.4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Порядок записи на прием к врачу гражданина, имеющего личный кабинет на региональном портале пациента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_Toc383602802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6</w:t>
        </w:r>
        <w:r w:rsidR="00087338">
          <w:rPr>
            <w:webHidden/>
          </w:rPr>
          <w:fldChar w:fldCharType="end"/>
        </w:r>
      </w:hyperlink>
    </w:p>
    <w:p w14:paraId="3670701E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803" w:history="1">
        <w:r w:rsidR="00087338" w:rsidRPr="007311BA">
          <w:rPr>
            <w:rStyle w:val="af"/>
          </w:rPr>
          <w:t>2.5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Порядок записи на прием к врачу с использованием инфомата.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_Toc383602803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7</w:t>
        </w:r>
        <w:r w:rsidR="00087338">
          <w:rPr>
            <w:webHidden/>
          </w:rPr>
          <w:fldChar w:fldCharType="end"/>
        </w:r>
      </w:hyperlink>
    </w:p>
    <w:p w14:paraId="1289F688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804" w:history="1">
        <w:r w:rsidR="00087338" w:rsidRPr="007311BA">
          <w:rPr>
            <w:rStyle w:val="af"/>
          </w:rPr>
          <w:t>2.6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Порядок записи на прием к врачу с использованием мобильного приложения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_Toc383602804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9</w:t>
        </w:r>
        <w:r w:rsidR="00087338">
          <w:rPr>
            <w:webHidden/>
          </w:rPr>
          <w:fldChar w:fldCharType="end"/>
        </w:r>
      </w:hyperlink>
    </w:p>
    <w:p w14:paraId="51C38BC2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805" w:history="1">
        <w:r w:rsidR="00087338" w:rsidRPr="007311BA">
          <w:rPr>
            <w:rStyle w:val="af"/>
          </w:rPr>
          <w:t>2.7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Порядок предоставления услуги «Запись на прием к врачу» в случае отсутствия связи между МО и ИС «Портал пациента»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_Toc383602805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10</w:t>
        </w:r>
        <w:r w:rsidR="00087338">
          <w:rPr>
            <w:webHidden/>
          </w:rPr>
          <w:fldChar w:fldCharType="end"/>
        </w:r>
      </w:hyperlink>
    </w:p>
    <w:p w14:paraId="55D56ED6" w14:textId="77777777" w:rsidR="00087338" w:rsidRDefault="00270FA5">
      <w:pPr>
        <w:pStyle w:val="25"/>
        <w:rPr>
          <w:rFonts w:asciiTheme="minorHAnsi" w:hAnsiTheme="minorHAnsi"/>
          <w:sz w:val="22"/>
        </w:rPr>
      </w:pPr>
      <w:hyperlink w:anchor="_Toc383602806" w:history="1">
        <w:r w:rsidR="00087338" w:rsidRPr="007311BA">
          <w:rPr>
            <w:rStyle w:val="af"/>
          </w:rPr>
          <w:t>2.8</w:t>
        </w:r>
        <w:r w:rsidR="00087338">
          <w:rPr>
            <w:rFonts w:asciiTheme="minorHAnsi" w:hAnsiTheme="minorHAnsi"/>
            <w:sz w:val="22"/>
          </w:rPr>
          <w:tab/>
        </w:r>
        <w:r w:rsidR="00087338" w:rsidRPr="007311BA">
          <w:rPr>
            <w:rStyle w:val="af"/>
          </w:rPr>
          <w:t>Порядок предоставления информации об услуге «Запись на прием к врачу» с использованием ИС «Портал пациента»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_Toc383602806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10</w:t>
        </w:r>
        <w:r w:rsidR="00087338">
          <w:rPr>
            <w:webHidden/>
          </w:rPr>
          <w:fldChar w:fldCharType="end"/>
        </w:r>
      </w:hyperlink>
    </w:p>
    <w:p w14:paraId="7809EE04" w14:textId="77777777" w:rsidR="00087338" w:rsidRDefault="00270FA5">
      <w:pPr>
        <w:pStyle w:val="17"/>
        <w:rPr>
          <w:rFonts w:asciiTheme="minorHAnsi" w:hAnsiTheme="minorHAnsi"/>
          <w:b w:val="0"/>
          <w:sz w:val="22"/>
        </w:rPr>
      </w:pPr>
      <w:hyperlink w:anchor="_Toc383602807" w:history="1">
        <w:r w:rsidR="00087338" w:rsidRPr="007311BA">
          <w:rPr>
            <w:rStyle w:val="af"/>
          </w:rPr>
          <w:t>3</w:t>
        </w:r>
        <w:r w:rsidR="00087338">
          <w:rPr>
            <w:rFonts w:asciiTheme="minorHAnsi" w:hAnsiTheme="minorHAnsi"/>
            <w:b w:val="0"/>
            <w:sz w:val="22"/>
          </w:rPr>
          <w:tab/>
        </w:r>
        <w:r w:rsidR="00087338" w:rsidRPr="007311BA">
          <w:rPr>
            <w:rStyle w:val="af"/>
          </w:rPr>
          <w:t>Результат предоставления услуги «Запись на прием к врачу» с использованием ИС «Портал пациента»</w:t>
        </w:r>
        <w:r w:rsidR="00087338">
          <w:rPr>
            <w:webHidden/>
          </w:rPr>
          <w:tab/>
        </w:r>
        <w:r w:rsidR="00087338">
          <w:rPr>
            <w:webHidden/>
          </w:rPr>
          <w:fldChar w:fldCharType="begin"/>
        </w:r>
        <w:r w:rsidR="00087338">
          <w:rPr>
            <w:webHidden/>
          </w:rPr>
          <w:instrText xml:space="preserve"> PAGEREF _Toc383602807 \h </w:instrText>
        </w:r>
        <w:r w:rsidR="00087338">
          <w:rPr>
            <w:webHidden/>
          </w:rPr>
        </w:r>
        <w:r w:rsidR="00087338">
          <w:rPr>
            <w:webHidden/>
          </w:rPr>
          <w:fldChar w:fldCharType="separate"/>
        </w:r>
        <w:r w:rsidR="00FC5FC2">
          <w:rPr>
            <w:webHidden/>
          </w:rPr>
          <w:t>11</w:t>
        </w:r>
        <w:r w:rsidR="00087338">
          <w:rPr>
            <w:webHidden/>
          </w:rPr>
          <w:fldChar w:fldCharType="end"/>
        </w:r>
      </w:hyperlink>
    </w:p>
    <w:p w14:paraId="32EF0787" w14:textId="19801CE8" w:rsidR="0062047F" w:rsidRPr="006161B9" w:rsidRDefault="00217F6C" w:rsidP="007E1259">
      <w:pPr>
        <w:pStyle w:val="1"/>
        <w:spacing w:beforeLines="20" w:before="48" w:afterLines="20" w:after="48"/>
        <w:rPr>
          <w:b w:val="0"/>
          <w:lang w:val="en-US"/>
        </w:rPr>
      </w:pPr>
      <w:r w:rsidRPr="003A483F">
        <w:rPr>
          <w:sz w:val="20"/>
          <w:szCs w:val="20"/>
        </w:rPr>
        <w:lastRenderedPageBreak/>
        <w:fldChar w:fldCharType="end"/>
      </w:r>
      <w:bookmarkStart w:id="0" w:name="_Toc383602791"/>
      <w:r w:rsidR="00FF19C0">
        <w:t>Общие сведения</w:t>
      </w:r>
      <w:bookmarkEnd w:id="0"/>
    </w:p>
    <w:p w14:paraId="23357A47" w14:textId="1446BB26" w:rsidR="001835E8" w:rsidRDefault="001835E8" w:rsidP="001835E8">
      <w:pPr>
        <w:pStyle w:val="20"/>
        <w:rPr>
          <w:lang w:val="en-US"/>
        </w:rPr>
      </w:pPr>
      <w:bookmarkStart w:id="1" w:name="_Toc376169856"/>
      <w:bookmarkStart w:id="2" w:name="_Toc383602792"/>
      <w:r>
        <w:t>Список терминов и сокращений</w:t>
      </w:r>
      <w:bookmarkEnd w:id="1"/>
      <w:bookmarkEnd w:id="2"/>
    </w:p>
    <w:p w14:paraId="0D958DE4" w14:textId="6ECB6AAC" w:rsidR="005D1193" w:rsidRDefault="005D1193" w:rsidP="005D1193">
      <w:pPr>
        <w:pStyle w:val="af5"/>
      </w:pPr>
      <w:r>
        <w:t xml:space="preserve">Необходимые термины, </w:t>
      </w:r>
      <w:r w:rsidRPr="00F1713E">
        <w:t>сокращения</w:t>
      </w:r>
      <w:r>
        <w:t xml:space="preserve"> и их определения отражены в таблице</w:t>
      </w:r>
      <w:r w:rsidR="000A7197">
        <w:t> </w:t>
      </w:r>
      <w:r>
        <w:fldChar w:fldCharType="begin"/>
      </w:r>
      <w:r>
        <w:instrText xml:space="preserve"> REF Т_Термины_сокращения \h </w:instrText>
      </w:r>
      <w:r>
        <w:fldChar w:fldCharType="separate"/>
      </w:r>
      <w:r w:rsidR="00FC5FC2">
        <w:rPr>
          <w:noProof/>
        </w:rPr>
        <w:t>1</w:t>
      </w:r>
      <w:r>
        <w:fldChar w:fldCharType="end"/>
      </w:r>
      <w:r>
        <w:t>.</w:t>
      </w:r>
    </w:p>
    <w:p w14:paraId="4D82ED15" w14:textId="77777777" w:rsidR="005D1193" w:rsidRPr="000D6618" w:rsidRDefault="005D1193" w:rsidP="005D1193">
      <w:pPr>
        <w:pStyle w:val="af6"/>
      </w:pPr>
      <w:bookmarkStart w:id="3" w:name="_Ref373139338"/>
      <w:bookmarkStart w:id="4" w:name="_Toc373401972"/>
      <w:r>
        <w:t xml:space="preserve">Таблица </w:t>
      </w:r>
      <w:bookmarkStart w:id="5" w:name="Т_Термины_сокращения"/>
      <w:r>
        <w:fldChar w:fldCharType="begin"/>
      </w:r>
      <w:r>
        <w:instrText xml:space="preserve"> SEQ Таблица \* ARABIC </w:instrText>
      </w:r>
      <w:r>
        <w:fldChar w:fldCharType="separate"/>
      </w:r>
      <w:r w:rsidR="00FC5FC2">
        <w:rPr>
          <w:noProof/>
        </w:rPr>
        <w:t>1</w:t>
      </w:r>
      <w:r>
        <w:rPr>
          <w:noProof/>
        </w:rPr>
        <w:fldChar w:fldCharType="end"/>
      </w:r>
      <w:bookmarkEnd w:id="3"/>
      <w:bookmarkEnd w:id="5"/>
      <w:r>
        <w:t xml:space="preserve"> – </w:t>
      </w:r>
      <w:r w:rsidRPr="00F1713E">
        <w:t>Список</w:t>
      </w:r>
      <w:r>
        <w:t xml:space="preserve"> терминов и </w:t>
      </w:r>
      <w:r w:rsidRPr="00007A80">
        <w:t>сокращений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809"/>
        <w:gridCol w:w="8046"/>
      </w:tblGrid>
      <w:tr w:rsidR="005D1193" w:rsidRPr="00161951" w14:paraId="0EFDF260" w14:textId="77777777" w:rsidTr="005D1193">
        <w:trPr>
          <w:trHeight w:val="113"/>
          <w:tblHeader/>
        </w:trPr>
        <w:tc>
          <w:tcPr>
            <w:tcW w:w="1809" w:type="dxa"/>
            <w:shd w:val="clear" w:color="auto" w:fill="auto"/>
            <w:vAlign w:val="center"/>
          </w:tcPr>
          <w:p w14:paraId="32CE1639" w14:textId="149DA9CB" w:rsidR="005D1193" w:rsidRPr="00161951" w:rsidRDefault="005D1193" w:rsidP="001C238C">
            <w:pPr>
              <w:pStyle w:val="afff7"/>
            </w:pPr>
            <w:r w:rsidRPr="00161951">
              <w:t>Термин</w:t>
            </w:r>
            <w:r>
              <w:t xml:space="preserve"> (Сокращение)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27374926" w14:textId="77777777" w:rsidR="005D1193" w:rsidRPr="00161951" w:rsidRDefault="005D1193" w:rsidP="001C238C">
            <w:pPr>
              <w:pStyle w:val="afff7"/>
            </w:pPr>
            <w:r w:rsidRPr="00161951">
              <w:t>Определение</w:t>
            </w:r>
          </w:p>
        </w:tc>
      </w:tr>
      <w:tr w:rsidR="005852FD" w:rsidRPr="00161951" w14:paraId="0B55FC5F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0EA493E1" w14:textId="77777777" w:rsidR="005852FD" w:rsidRPr="00DA6EE8" w:rsidRDefault="005852FD" w:rsidP="00DA6EE8">
            <w:pPr>
              <w:pStyle w:val="afff5"/>
              <w:rPr>
                <w:b/>
              </w:rPr>
            </w:pPr>
            <w:r>
              <w:rPr>
                <w:b/>
              </w:rPr>
              <w:t>БД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5AC9D0A4" w14:textId="77777777" w:rsidR="005852FD" w:rsidRPr="00DA6EE8" w:rsidRDefault="005852FD" w:rsidP="00DA6EE8">
            <w:pPr>
              <w:pStyle w:val="afff5"/>
            </w:pPr>
            <w:r>
              <w:t>База данных</w:t>
            </w:r>
          </w:p>
        </w:tc>
      </w:tr>
      <w:tr w:rsidR="005852FD" w:rsidRPr="00161951" w14:paraId="71DB63EC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7CBF855A" w14:textId="77777777" w:rsidR="005852FD" w:rsidRPr="00DA6EE8" w:rsidRDefault="005852FD" w:rsidP="00DA6EE8">
            <w:pPr>
              <w:pStyle w:val="afff5"/>
              <w:rPr>
                <w:b/>
              </w:rPr>
            </w:pPr>
            <w:proofErr w:type="spellStart"/>
            <w:r w:rsidRPr="00DA6EE8">
              <w:rPr>
                <w:b/>
              </w:rPr>
              <w:t>Инфомат</w:t>
            </w:r>
            <w:proofErr w:type="spellEnd"/>
          </w:p>
        </w:tc>
        <w:tc>
          <w:tcPr>
            <w:tcW w:w="8046" w:type="dxa"/>
            <w:shd w:val="clear" w:color="auto" w:fill="auto"/>
            <w:vAlign w:val="center"/>
          </w:tcPr>
          <w:p w14:paraId="5A6BBA6A" w14:textId="77777777" w:rsidR="005852FD" w:rsidRPr="00DA6EE8" w:rsidRDefault="005852FD" w:rsidP="00DA6EE8">
            <w:pPr>
              <w:pStyle w:val="afff5"/>
            </w:pPr>
            <w:r w:rsidRPr="00DA6EE8">
              <w:t>Информационный терминал записи на прием</w:t>
            </w:r>
          </w:p>
        </w:tc>
      </w:tr>
      <w:tr w:rsidR="005852FD" w:rsidRPr="00161951" w14:paraId="59E6457A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089558C3" w14:textId="77777777" w:rsidR="005852FD" w:rsidRPr="00DA6EE8" w:rsidRDefault="005852FD" w:rsidP="00DA6EE8">
            <w:pPr>
              <w:pStyle w:val="afff5"/>
              <w:rPr>
                <w:b/>
              </w:rPr>
            </w:pPr>
            <w:r>
              <w:rPr>
                <w:b/>
              </w:rPr>
              <w:t>ИС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647AE669" w14:textId="77777777" w:rsidR="005852FD" w:rsidRPr="00DA6EE8" w:rsidRDefault="005852FD" w:rsidP="00DA6EE8">
            <w:pPr>
              <w:pStyle w:val="afff5"/>
            </w:pPr>
            <w:r>
              <w:t>Информационная система</w:t>
            </w:r>
          </w:p>
        </w:tc>
      </w:tr>
      <w:tr w:rsidR="005852FD" w:rsidRPr="00161951" w14:paraId="1EBCDA29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72043268" w14:textId="77777777" w:rsidR="005852FD" w:rsidRPr="00DE448B" w:rsidRDefault="005852FD" w:rsidP="000B511C">
            <w:pPr>
              <w:pStyle w:val="afff5"/>
              <w:rPr>
                <w:b/>
              </w:rPr>
            </w:pPr>
            <w:r w:rsidRPr="00DE448B">
              <w:rPr>
                <w:b/>
              </w:rPr>
              <w:t>Личный кабинет</w:t>
            </w:r>
            <w:r>
              <w:rPr>
                <w:b/>
              </w:rPr>
              <w:t xml:space="preserve"> (ЛК)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260EBEDD" w14:textId="77777777" w:rsidR="005852FD" w:rsidRPr="00DE448B" w:rsidRDefault="005852FD" w:rsidP="0083679F">
            <w:pPr>
              <w:pStyle w:val="afff5"/>
            </w:pPr>
            <w:r>
              <w:t>П</w:t>
            </w:r>
            <w:r w:rsidRPr="00DE448B">
              <w:t xml:space="preserve">ерсонализированное рабочее пространство </w:t>
            </w:r>
            <w:r>
              <w:t xml:space="preserve">пользователя ИС «Портал пациента» </w:t>
            </w:r>
            <w:r w:rsidRPr="00DE448B">
              <w:t xml:space="preserve">в закрытом доступе, в котором сервисы предоставляются согласно </w:t>
            </w:r>
            <w:r>
              <w:t xml:space="preserve">соответствующему </w:t>
            </w:r>
            <w:r w:rsidRPr="00DE448B">
              <w:t>статусу и полномочиям.</w:t>
            </w:r>
          </w:p>
        </w:tc>
      </w:tr>
      <w:tr w:rsidR="005852FD" w:rsidRPr="00161951" w14:paraId="5BB0D0E5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4E0A215F" w14:textId="77777777" w:rsidR="005852FD" w:rsidRDefault="005852FD" w:rsidP="00DA6EE8">
            <w:pPr>
              <w:pStyle w:val="afff5"/>
              <w:rPr>
                <w:b/>
              </w:rPr>
            </w:pPr>
            <w:r>
              <w:rPr>
                <w:b/>
              </w:rPr>
              <w:t>МИС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75AF287A" w14:textId="77777777" w:rsidR="005852FD" w:rsidRDefault="005852FD" w:rsidP="00DA6EE8">
            <w:pPr>
              <w:pStyle w:val="afff5"/>
            </w:pPr>
            <w:r>
              <w:t>Медицинская ИС</w:t>
            </w:r>
          </w:p>
        </w:tc>
      </w:tr>
      <w:tr w:rsidR="005852FD" w:rsidRPr="00161951" w14:paraId="7A798F3A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294AD5B5" w14:textId="77777777" w:rsidR="005852FD" w:rsidRPr="00DA6EE8" w:rsidRDefault="005852FD" w:rsidP="00DA6EE8">
            <w:pPr>
              <w:pStyle w:val="afff5"/>
              <w:rPr>
                <w:b/>
              </w:rPr>
            </w:pPr>
            <w:r w:rsidRPr="00DA6EE8">
              <w:rPr>
                <w:b/>
              </w:rPr>
              <w:t>МО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36F5458A" w14:textId="77777777" w:rsidR="005852FD" w:rsidRPr="00DA6EE8" w:rsidRDefault="005852FD" w:rsidP="00DA6EE8">
            <w:pPr>
              <w:pStyle w:val="afff5"/>
            </w:pPr>
            <w:r w:rsidRPr="00DA6EE8">
              <w:t>Медицинская организация</w:t>
            </w:r>
          </w:p>
        </w:tc>
      </w:tr>
      <w:tr w:rsidR="005852FD" w:rsidRPr="00161951" w14:paraId="4E8A061A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2478AAF1" w14:textId="77777777" w:rsidR="005852FD" w:rsidRPr="00DA6EE8" w:rsidRDefault="005852FD" w:rsidP="00DA6EE8">
            <w:pPr>
              <w:pStyle w:val="afff5"/>
              <w:rPr>
                <w:b/>
              </w:rPr>
            </w:pPr>
            <w:r w:rsidRPr="00DA6EE8">
              <w:rPr>
                <w:b/>
              </w:rPr>
              <w:t>ОМС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4442B797" w14:textId="77777777" w:rsidR="005852FD" w:rsidRPr="00DA6EE8" w:rsidRDefault="005852FD" w:rsidP="00DA6EE8">
            <w:pPr>
              <w:pStyle w:val="afff5"/>
            </w:pPr>
            <w:r w:rsidRPr="00DA6EE8">
              <w:t>Обязательное медицинское страхование</w:t>
            </w:r>
          </w:p>
        </w:tc>
      </w:tr>
      <w:tr w:rsidR="005852FD" w:rsidRPr="00161951" w14:paraId="52D0B47B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20190304" w14:textId="77777777" w:rsidR="005852FD" w:rsidRPr="00DA6EE8" w:rsidRDefault="005852FD" w:rsidP="00DA6EE8">
            <w:pPr>
              <w:pStyle w:val="afff5"/>
              <w:rPr>
                <w:b/>
              </w:rPr>
            </w:pPr>
            <w:r w:rsidRPr="00DA6EE8">
              <w:rPr>
                <w:b/>
              </w:rPr>
              <w:t>РФ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7A9575AF" w14:textId="77777777" w:rsidR="005852FD" w:rsidRPr="00DA6EE8" w:rsidRDefault="005852FD" w:rsidP="00DA6EE8">
            <w:pPr>
              <w:pStyle w:val="afff5"/>
            </w:pPr>
            <w:r w:rsidRPr="00DA6EE8">
              <w:t>Российская Федерация</w:t>
            </w:r>
          </w:p>
        </w:tc>
      </w:tr>
      <w:tr w:rsidR="005852FD" w:rsidRPr="00161951" w14:paraId="256D7259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2BA8C0E8" w14:textId="77777777" w:rsidR="005852FD" w:rsidRPr="00DA6EE8" w:rsidRDefault="005852FD" w:rsidP="00DA6EE8">
            <w:pPr>
              <w:pStyle w:val="afff5"/>
              <w:rPr>
                <w:b/>
              </w:rPr>
            </w:pPr>
            <w:r w:rsidRPr="00DA6EE8">
              <w:rPr>
                <w:b/>
              </w:rPr>
              <w:t>СНИЛС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03FD3F2E" w14:textId="77777777" w:rsidR="005852FD" w:rsidRPr="00DA6EE8" w:rsidRDefault="005852FD" w:rsidP="00DA6EE8">
            <w:pPr>
              <w:pStyle w:val="afff5"/>
            </w:pPr>
            <w:r w:rsidRPr="00DA6EE8">
              <w:t>Страховой номер индивидуального лицевого счета застрахованного лица в системе персонифицированного учета Пенсионного фонда Российской Федерации</w:t>
            </w:r>
          </w:p>
        </w:tc>
      </w:tr>
      <w:tr w:rsidR="005852FD" w:rsidRPr="00161951" w14:paraId="5CF12BAF" w14:textId="77777777" w:rsidTr="00DA6EE8">
        <w:trPr>
          <w:trHeight w:val="113"/>
        </w:trPr>
        <w:tc>
          <w:tcPr>
            <w:tcW w:w="1809" w:type="dxa"/>
            <w:shd w:val="clear" w:color="auto" w:fill="auto"/>
            <w:vAlign w:val="center"/>
          </w:tcPr>
          <w:p w14:paraId="72C8815E" w14:textId="77777777" w:rsidR="005852FD" w:rsidRPr="00DA6EE8" w:rsidRDefault="005852FD" w:rsidP="00DA6EE8">
            <w:pPr>
              <w:pStyle w:val="afff5"/>
              <w:rPr>
                <w:b/>
              </w:rPr>
            </w:pPr>
            <w:r w:rsidRPr="00DA6EE8">
              <w:rPr>
                <w:b/>
              </w:rPr>
              <w:t>ФИО</w:t>
            </w:r>
          </w:p>
        </w:tc>
        <w:tc>
          <w:tcPr>
            <w:tcW w:w="8046" w:type="dxa"/>
            <w:shd w:val="clear" w:color="auto" w:fill="auto"/>
            <w:vAlign w:val="center"/>
          </w:tcPr>
          <w:p w14:paraId="1117E677" w14:textId="77777777" w:rsidR="005852FD" w:rsidRPr="00DA6EE8" w:rsidRDefault="005852FD" w:rsidP="00DA6EE8">
            <w:pPr>
              <w:pStyle w:val="afff5"/>
            </w:pPr>
            <w:r w:rsidRPr="00DA6EE8">
              <w:t>Фамилия, Имя, Отчество</w:t>
            </w:r>
          </w:p>
        </w:tc>
      </w:tr>
    </w:tbl>
    <w:p w14:paraId="297FDD14" w14:textId="293AA6D3" w:rsidR="00DB44B9" w:rsidRDefault="00291BC5" w:rsidP="00F07AA3">
      <w:pPr>
        <w:pStyle w:val="20"/>
        <w:rPr>
          <w:lang w:val="en-US"/>
        </w:rPr>
      </w:pPr>
      <w:bookmarkStart w:id="6" w:name="_Toc383602793"/>
      <w:r>
        <w:t>Область применения</w:t>
      </w:r>
      <w:r w:rsidR="00A85B5B">
        <w:t xml:space="preserve"> документа</w:t>
      </w:r>
      <w:bookmarkEnd w:id="6"/>
    </w:p>
    <w:p w14:paraId="5EFD1CFF" w14:textId="77777777" w:rsidR="00DA6EE8" w:rsidRDefault="00DA6EE8" w:rsidP="00D57F51">
      <w:pPr>
        <w:pStyle w:val="af5"/>
      </w:pPr>
      <w:r w:rsidRPr="009D4D7C">
        <w:t>Данный документ устанавливает порядок предоставления услуги «Запись на прием к врачу» на региональном портале пациента ХМАО – Югры.</w:t>
      </w:r>
    </w:p>
    <w:p w14:paraId="73A5A8FD" w14:textId="22409C60" w:rsidR="009C6BA1" w:rsidRPr="009C6BA1" w:rsidRDefault="009C6BA1" w:rsidP="00D57F51">
      <w:pPr>
        <w:pStyle w:val="af5"/>
      </w:pPr>
      <w:r w:rsidRPr="009C6BA1">
        <w:rPr>
          <w:lang w:val="x-none"/>
        </w:rPr>
        <w:t xml:space="preserve">Действие Регламента распространяется на медицинские организации, осуществляющие прием </w:t>
      </w:r>
      <w:r w:rsidRPr="009C6BA1">
        <w:t>граждан</w:t>
      </w:r>
      <w:r w:rsidRPr="009C6BA1">
        <w:rPr>
          <w:lang w:val="x-none"/>
        </w:rPr>
        <w:t xml:space="preserve"> в амбулаторных условиях, в рамках оказания медицинской помощи в соответствии с</w:t>
      </w:r>
      <w:r>
        <w:t xml:space="preserve"> </w:t>
      </w:r>
    </w:p>
    <w:p w14:paraId="2F4E489E" w14:textId="77777777" w:rsidR="00DA6EE8" w:rsidRPr="009D4D7C" w:rsidRDefault="00DA6EE8" w:rsidP="00D57F51">
      <w:pPr>
        <w:pStyle w:val="20"/>
      </w:pPr>
      <w:bookmarkStart w:id="7" w:name="_Toc383602794"/>
      <w:r w:rsidRPr="009D4D7C">
        <w:t>Участники</w:t>
      </w:r>
      <w:bookmarkEnd w:id="7"/>
    </w:p>
    <w:p w14:paraId="6944910A" w14:textId="77777777" w:rsidR="00DA6EE8" w:rsidRPr="009D4D7C" w:rsidRDefault="00DA6EE8" w:rsidP="00493C33">
      <w:pPr>
        <w:pStyle w:val="affffff0"/>
      </w:pPr>
      <w:r w:rsidRPr="009D4D7C">
        <w:t>Пользователями ИС «Портал пациента» являются:</w:t>
      </w:r>
    </w:p>
    <w:p w14:paraId="067D1CF4" w14:textId="3F06B3C1" w:rsidR="00DA6EE8" w:rsidRPr="009D4D7C" w:rsidRDefault="00DA6EE8" w:rsidP="00493C33">
      <w:pPr>
        <w:pStyle w:val="12"/>
      </w:pPr>
      <w:r w:rsidRPr="009D4D7C">
        <w:t>граждане РФ</w:t>
      </w:r>
      <w:r w:rsidR="00493C33">
        <w:t>;</w:t>
      </w:r>
    </w:p>
    <w:p w14:paraId="08CC7AD6" w14:textId="256D7C30" w:rsidR="00DA6EE8" w:rsidRPr="009D4D7C" w:rsidRDefault="00DA6EE8" w:rsidP="00493C33">
      <w:pPr>
        <w:pStyle w:val="12"/>
      </w:pPr>
      <w:r w:rsidRPr="009D4D7C">
        <w:t>сотрудники МО</w:t>
      </w:r>
      <w:r w:rsidR="00493C33">
        <w:t>.</w:t>
      </w:r>
    </w:p>
    <w:p w14:paraId="27910E14" w14:textId="77777777" w:rsidR="00DA6EE8" w:rsidRPr="009D4D7C" w:rsidRDefault="00DA6EE8" w:rsidP="000A1CA4">
      <w:pPr>
        <w:pStyle w:val="20"/>
      </w:pPr>
      <w:bookmarkStart w:id="8" w:name="_Toc383602795"/>
      <w:r w:rsidRPr="009D4D7C">
        <w:t>Срок действия регламента</w:t>
      </w:r>
      <w:bookmarkEnd w:id="8"/>
    </w:p>
    <w:p w14:paraId="02D5E0CC" w14:textId="3C546833" w:rsidR="00DA6EE8" w:rsidRPr="009D4D7C" w:rsidRDefault="00DA6EE8" w:rsidP="000A1CA4">
      <w:pPr>
        <w:pStyle w:val="af5"/>
      </w:pPr>
      <w:r w:rsidRPr="009D4D7C">
        <w:t>Срок действия настоящего регламента не ограничен. Текущая версия регламента действует до публикации более новой версии либо до отмены настоящего регламента по приказу Департамента Здравоохранения ХМАО – Югр</w:t>
      </w:r>
      <w:r w:rsidR="008248EF">
        <w:t>ы</w:t>
      </w:r>
      <w:r w:rsidRPr="009D4D7C">
        <w:t>.</w:t>
      </w:r>
    </w:p>
    <w:p w14:paraId="621DA92E" w14:textId="7BE0603D" w:rsidR="00DA6EE8" w:rsidRPr="009D4D7C" w:rsidRDefault="000A1CA4" w:rsidP="00610BAF">
      <w:pPr>
        <w:pStyle w:val="20"/>
      </w:pPr>
      <w:bookmarkStart w:id="9" w:name="_Toc383602796"/>
      <w:r>
        <w:t>Назначение</w:t>
      </w:r>
      <w:bookmarkEnd w:id="9"/>
    </w:p>
    <w:p w14:paraId="7A61D6DA" w14:textId="0DF52567" w:rsidR="00411619" w:rsidRDefault="00DA6EE8" w:rsidP="00F92788">
      <w:pPr>
        <w:pStyle w:val="af5"/>
      </w:pPr>
      <w:r w:rsidRPr="009D4D7C">
        <w:t xml:space="preserve">ИС «Портал пациента» </w:t>
      </w:r>
      <w:r w:rsidR="00CD314D">
        <w:t xml:space="preserve">(далее – </w:t>
      </w:r>
      <w:r w:rsidR="00CD314D" w:rsidRPr="00CD314D">
        <w:rPr>
          <w:i/>
        </w:rPr>
        <w:t>система</w:t>
      </w:r>
      <w:r w:rsidR="00CD314D">
        <w:t xml:space="preserve">) </w:t>
      </w:r>
      <w:r w:rsidRPr="009D4D7C">
        <w:t xml:space="preserve">предназначена для записи граждан на прием к врачу </w:t>
      </w:r>
      <w:r w:rsidR="009C6BA1">
        <w:t>через Интернет</w:t>
      </w:r>
      <w:r w:rsidRPr="009D4D7C">
        <w:t>.</w:t>
      </w:r>
    </w:p>
    <w:p w14:paraId="26F036F6" w14:textId="167C5D0A" w:rsidR="00DA6EE8" w:rsidRPr="009D4D7C" w:rsidRDefault="00DA6EE8" w:rsidP="00F92788">
      <w:pPr>
        <w:pStyle w:val="af5"/>
      </w:pPr>
      <w:r w:rsidRPr="009D4D7C">
        <w:t>ИС «Портал пациента» является частью региональной медицинской информационной системы</w:t>
      </w:r>
      <w:r w:rsidR="00F92788">
        <w:t>.</w:t>
      </w:r>
    </w:p>
    <w:p w14:paraId="0966A378" w14:textId="4199E698" w:rsidR="00012FFD" w:rsidRDefault="00012FFD" w:rsidP="00012FFD">
      <w:pPr>
        <w:pStyle w:val="20"/>
      </w:pPr>
      <w:bookmarkStart w:id="10" w:name="_Toc383602797"/>
      <w:r w:rsidRPr="00012FFD">
        <w:lastRenderedPageBreak/>
        <w:t>Краткое описание возможностей</w:t>
      </w:r>
      <w:bookmarkEnd w:id="10"/>
    </w:p>
    <w:p w14:paraId="0E822990" w14:textId="5A4B14F0" w:rsidR="00DA6EE8" w:rsidRPr="009D4D7C" w:rsidRDefault="00DA6EE8" w:rsidP="00610BAF">
      <w:pPr>
        <w:pStyle w:val="af5"/>
      </w:pPr>
      <w:r w:rsidRPr="009D4D7C">
        <w:t>Запись на прием к врачу с использованием ИС «Портал Пациента» может быть выполнена к врачам только тех специальностей, по которым на портал</w:t>
      </w:r>
      <w:r w:rsidR="000D0EE5">
        <w:t>е</w:t>
      </w:r>
      <w:r w:rsidRPr="009D4D7C">
        <w:t xml:space="preserve"> </w:t>
      </w:r>
      <w:r w:rsidR="008157D9">
        <w:t xml:space="preserve">пациента </w:t>
      </w:r>
      <w:r w:rsidRPr="009D4D7C">
        <w:t>представлено расписание приема от МО.</w:t>
      </w:r>
    </w:p>
    <w:p w14:paraId="3281364E" w14:textId="08300113" w:rsidR="00DA6EE8" w:rsidRPr="009D4D7C" w:rsidRDefault="00DA6EE8" w:rsidP="00610BAF">
      <w:pPr>
        <w:pStyle w:val="af5"/>
      </w:pPr>
      <w:r w:rsidRPr="009D4D7C">
        <w:t xml:space="preserve">Запись граждан на прием к </w:t>
      </w:r>
      <w:r w:rsidR="00A4745E">
        <w:t xml:space="preserve">выбранному </w:t>
      </w:r>
      <w:r w:rsidRPr="009D4D7C">
        <w:t xml:space="preserve">врачу производится только </w:t>
      </w:r>
      <w:r w:rsidR="0035314B">
        <w:t>в</w:t>
      </w:r>
      <w:r w:rsidRPr="009D4D7C">
        <w:t xml:space="preserve"> свободный слот</w:t>
      </w:r>
      <w:r w:rsidR="0035314B">
        <w:t xml:space="preserve"> (ячейку)</w:t>
      </w:r>
      <w:r w:rsidRPr="009D4D7C">
        <w:t xml:space="preserve"> в расписании </w:t>
      </w:r>
      <w:proofErr w:type="gramStart"/>
      <w:r w:rsidR="0075261A">
        <w:t>соответствующего</w:t>
      </w:r>
      <w:proofErr w:type="gramEnd"/>
      <w:r w:rsidRPr="009D4D7C">
        <w:t xml:space="preserve"> врача.</w:t>
      </w:r>
    </w:p>
    <w:p w14:paraId="220D22A2" w14:textId="63D0F822" w:rsidR="00DA6EE8" w:rsidRPr="009D4D7C" w:rsidRDefault="00DA6EE8" w:rsidP="00EF2306">
      <w:pPr>
        <w:pStyle w:val="affffff0"/>
      </w:pPr>
      <w:r w:rsidRPr="009D4D7C">
        <w:t>Внесение записи на прием к врачу осуществляется одним из следующих способов:</w:t>
      </w:r>
    </w:p>
    <w:p w14:paraId="430AB54C" w14:textId="044FD9A0" w:rsidR="00DA6EE8" w:rsidRDefault="00DA6EE8" w:rsidP="00EF2306">
      <w:pPr>
        <w:pStyle w:val="12"/>
      </w:pPr>
      <w:r w:rsidRPr="009D4D7C">
        <w:t xml:space="preserve">через электронную форму, для </w:t>
      </w:r>
      <w:r w:rsidR="00223C58" w:rsidRPr="009D4D7C">
        <w:t>гражданина,</w:t>
      </w:r>
      <w:r w:rsidRPr="009D4D7C">
        <w:t xml:space="preserve"> не имеющего личн</w:t>
      </w:r>
      <w:r w:rsidR="00C719D5">
        <w:t>ый</w:t>
      </w:r>
      <w:r w:rsidRPr="009D4D7C">
        <w:t xml:space="preserve"> кабинет в ИС «Портал пациента»</w:t>
      </w:r>
      <w:r w:rsidR="00357F4A">
        <w:t xml:space="preserve"> (см. п. </w:t>
      </w:r>
      <w:r w:rsidR="00357F4A">
        <w:fldChar w:fldCharType="begin"/>
      </w:r>
      <w:r w:rsidR="00357F4A">
        <w:instrText xml:space="preserve"> REF _Ref383593855 \r \h </w:instrText>
      </w:r>
      <w:r w:rsidR="00357F4A">
        <w:fldChar w:fldCharType="separate"/>
      </w:r>
      <w:r w:rsidR="00FC5FC2">
        <w:t>2.2</w:t>
      </w:r>
      <w:r w:rsidR="00357F4A">
        <w:fldChar w:fldCharType="end"/>
      </w:r>
      <w:r w:rsidR="00357F4A">
        <w:t>)</w:t>
      </w:r>
      <w:r w:rsidR="00A3648F">
        <w:t>;</w:t>
      </w:r>
    </w:p>
    <w:p w14:paraId="5960AE72" w14:textId="77777777" w:rsidR="00A07D70" w:rsidRPr="009D4D7C" w:rsidRDefault="00A07D70" w:rsidP="00A07D70">
      <w:pPr>
        <w:pStyle w:val="12"/>
      </w:pPr>
      <w:r w:rsidRPr="009D4D7C">
        <w:t>через личный кабинет гражданина в ИС «Портал пациента»</w:t>
      </w:r>
      <w:r>
        <w:t xml:space="preserve"> (см. п. </w:t>
      </w:r>
      <w:r>
        <w:fldChar w:fldCharType="begin"/>
      </w:r>
      <w:r>
        <w:instrText xml:space="preserve"> REF _Ref383593843 \r \h </w:instrText>
      </w:r>
      <w:r>
        <w:fldChar w:fldCharType="separate"/>
      </w:r>
      <w:r w:rsidR="00FC5FC2">
        <w:t>2.3</w:t>
      </w:r>
      <w:r>
        <w:fldChar w:fldCharType="end"/>
      </w:r>
      <w:r>
        <w:t xml:space="preserve"> и п. </w:t>
      </w:r>
      <w:r>
        <w:fldChar w:fldCharType="begin"/>
      </w:r>
      <w:r>
        <w:instrText xml:space="preserve"> REF _Ref383594546 \r \h </w:instrText>
      </w:r>
      <w:r>
        <w:fldChar w:fldCharType="separate"/>
      </w:r>
      <w:r w:rsidR="00FC5FC2">
        <w:t>2.4</w:t>
      </w:r>
      <w:r>
        <w:fldChar w:fldCharType="end"/>
      </w:r>
      <w:r>
        <w:t>);</w:t>
      </w:r>
    </w:p>
    <w:p w14:paraId="0CD9FD8D" w14:textId="4672A2A4" w:rsidR="00DA6EE8" w:rsidRPr="009D4D7C" w:rsidRDefault="00DA6EE8" w:rsidP="00EF2306">
      <w:pPr>
        <w:pStyle w:val="12"/>
      </w:pPr>
      <w:proofErr w:type="gramStart"/>
      <w:r w:rsidRPr="009D4D7C">
        <w:t xml:space="preserve">с использованием </w:t>
      </w:r>
      <w:proofErr w:type="spellStart"/>
      <w:r w:rsidRPr="009D4D7C">
        <w:t>инфомата</w:t>
      </w:r>
      <w:proofErr w:type="spellEnd"/>
      <w:r w:rsidRPr="009D4D7C">
        <w:t>, установленного в МО</w:t>
      </w:r>
      <w:r w:rsidR="00357F4A">
        <w:t xml:space="preserve"> (см. п. </w:t>
      </w:r>
      <w:r w:rsidR="00357F4A">
        <w:fldChar w:fldCharType="begin"/>
      </w:r>
      <w:r w:rsidR="00357F4A">
        <w:instrText xml:space="preserve"> REF _Ref383593875 \r \h </w:instrText>
      </w:r>
      <w:r w:rsidR="00357F4A">
        <w:fldChar w:fldCharType="separate"/>
      </w:r>
      <w:r w:rsidR="00FC5FC2">
        <w:t>2.5</w:t>
      </w:r>
      <w:r w:rsidR="00357F4A">
        <w:fldChar w:fldCharType="end"/>
      </w:r>
      <w:r w:rsidR="00357F4A">
        <w:t>)</w:t>
      </w:r>
      <w:r w:rsidR="00A3648F">
        <w:t>;</w:t>
      </w:r>
      <w:proofErr w:type="gramEnd"/>
    </w:p>
    <w:p w14:paraId="21E0D501" w14:textId="46E987C7" w:rsidR="00DA6EE8" w:rsidRPr="009D4D7C" w:rsidRDefault="00DA6EE8" w:rsidP="00EF2306">
      <w:pPr>
        <w:pStyle w:val="12"/>
      </w:pPr>
      <w:r w:rsidRPr="009D4D7C">
        <w:t>с использованием мобильного приложения</w:t>
      </w:r>
      <w:r w:rsidR="00357F4A">
        <w:t xml:space="preserve"> (см. п. </w:t>
      </w:r>
      <w:r w:rsidR="00357F4A">
        <w:fldChar w:fldCharType="begin"/>
      </w:r>
      <w:r w:rsidR="00357F4A">
        <w:instrText xml:space="preserve"> REF _Ref383593884 \r \h </w:instrText>
      </w:r>
      <w:r w:rsidR="00357F4A">
        <w:fldChar w:fldCharType="separate"/>
      </w:r>
      <w:r w:rsidR="00FC5FC2">
        <w:t>2.6</w:t>
      </w:r>
      <w:r w:rsidR="00357F4A">
        <w:fldChar w:fldCharType="end"/>
      </w:r>
      <w:r w:rsidR="00357F4A">
        <w:t>)</w:t>
      </w:r>
      <w:r w:rsidR="00A3648F">
        <w:t>.</w:t>
      </w:r>
    </w:p>
    <w:p w14:paraId="5A6E4969" w14:textId="095C769A" w:rsidR="00DA6EE8" w:rsidRPr="00E26F4D" w:rsidRDefault="00DA6EE8" w:rsidP="00E26F4D">
      <w:pPr>
        <w:pStyle w:val="af5"/>
      </w:pPr>
      <w:r w:rsidRPr="00E26F4D">
        <w:t>В случае</w:t>
      </w:r>
      <w:proofErr w:type="gramStart"/>
      <w:r w:rsidRPr="00E26F4D">
        <w:t>,</w:t>
      </w:r>
      <w:proofErr w:type="gramEnd"/>
      <w:r w:rsidRPr="00E26F4D">
        <w:t xml:space="preserve"> если гражданин в течение</w:t>
      </w:r>
      <w:r w:rsidRPr="00E26F4D">
        <w:rPr>
          <w:b/>
        </w:rPr>
        <w:t xml:space="preserve"> </w:t>
      </w:r>
      <w:r w:rsidR="00AB1AE5">
        <w:rPr>
          <w:b/>
        </w:rPr>
        <w:t>1 (</w:t>
      </w:r>
      <w:r w:rsidR="00E26F4D">
        <w:rPr>
          <w:b/>
        </w:rPr>
        <w:t>одного</w:t>
      </w:r>
      <w:r w:rsidR="00AB1AE5">
        <w:rPr>
          <w:b/>
        </w:rPr>
        <w:t>)</w:t>
      </w:r>
      <w:r w:rsidR="00E26F4D">
        <w:rPr>
          <w:b/>
        </w:rPr>
        <w:t xml:space="preserve"> </w:t>
      </w:r>
      <w:r w:rsidRPr="00E26F4D">
        <w:t>месяца</w:t>
      </w:r>
      <w:r w:rsidRPr="00E26F4D">
        <w:rPr>
          <w:b/>
        </w:rPr>
        <w:t xml:space="preserve"> </w:t>
      </w:r>
      <w:r w:rsidR="00AB1AE5">
        <w:rPr>
          <w:b/>
        </w:rPr>
        <w:t>3 (</w:t>
      </w:r>
      <w:r w:rsidRPr="00E26F4D">
        <w:rPr>
          <w:b/>
        </w:rPr>
        <w:t>три</w:t>
      </w:r>
      <w:r w:rsidR="00AB1AE5">
        <w:rPr>
          <w:b/>
        </w:rPr>
        <w:t>)</w:t>
      </w:r>
      <w:r w:rsidRPr="00E26F4D">
        <w:rPr>
          <w:b/>
        </w:rPr>
        <w:t xml:space="preserve"> </w:t>
      </w:r>
      <w:r w:rsidRPr="00AB1AE5">
        <w:t>раза</w:t>
      </w:r>
      <w:r w:rsidRPr="00E26F4D">
        <w:t xml:space="preserve"> подр</w:t>
      </w:r>
      <w:r w:rsidR="00357F4A">
        <w:t xml:space="preserve">яд записывался на прием к врачу, после чего </w:t>
      </w:r>
      <w:r w:rsidRPr="00E26F4D">
        <w:t>не явился</w:t>
      </w:r>
      <w:r w:rsidR="00357F4A">
        <w:t xml:space="preserve"> и </w:t>
      </w:r>
      <w:r w:rsidRPr="00E26F4D">
        <w:t xml:space="preserve">не уведомил об отказе от услуги за </w:t>
      </w:r>
      <w:r w:rsidRPr="00C317B4">
        <w:rPr>
          <w:b/>
        </w:rPr>
        <w:t>30</w:t>
      </w:r>
      <w:r w:rsidR="00C317B4" w:rsidRPr="00C317B4">
        <w:rPr>
          <w:b/>
        </w:rPr>
        <w:t xml:space="preserve"> (тридцать)</w:t>
      </w:r>
      <w:r w:rsidRPr="00C317B4">
        <w:t xml:space="preserve"> минут</w:t>
      </w:r>
      <w:r w:rsidRPr="00E26F4D">
        <w:t xml:space="preserve"> до начала приема, то для данного гражданина Регистратором МО временно блокируется возможность записи через </w:t>
      </w:r>
      <w:r w:rsidRPr="00C317B4">
        <w:t xml:space="preserve">портал на </w:t>
      </w:r>
      <w:r w:rsidRPr="00C317B4">
        <w:rPr>
          <w:b/>
        </w:rPr>
        <w:t>1</w:t>
      </w:r>
      <w:r w:rsidR="00C317B4" w:rsidRPr="00C317B4">
        <w:rPr>
          <w:b/>
        </w:rPr>
        <w:t xml:space="preserve"> (один)</w:t>
      </w:r>
      <w:r w:rsidRPr="00C317B4">
        <w:t xml:space="preserve"> месяц.</w:t>
      </w:r>
    </w:p>
    <w:p w14:paraId="54033728" w14:textId="77777777" w:rsidR="00DA6EE8" w:rsidRPr="009D4D7C" w:rsidRDefault="00DA6EE8" w:rsidP="00581649">
      <w:pPr>
        <w:pStyle w:val="1"/>
      </w:pPr>
      <w:bookmarkStart w:id="11" w:name="_Toc383602798"/>
      <w:r w:rsidRPr="009D4D7C">
        <w:lastRenderedPageBreak/>
        <w:t>Порядок организации предоставления услуги «Запись на прием к врачу»</w:t>
      </w:r>
      <w:bookmarkEnd w:id="11"/>
    </w:p>
    <w:p w14:paraId="1A67D698" w14:textId="77777777" w:rsidR="00DA6EE8" w:rsidRPr="009D4D7C" w:rsidRDefault="00DA6EE8" w:rsidP="00053EC6">
      <w:pPr>
        <w:pStyle w:val="20"/>
      </w:pPr>
      <w:bookmarkStart w:id="12" w:name="_Toc383602799"/>
      <w:r w:rsidRPr="009D4D7C">
        <w:t>Порядок предоставления расписания врачей на портал пациента</w:t>
      </w:r>
      <w:bookmarkEnd w:id="12"/>
    </w:p>
    <w:p w14:paraId="1CA04FA0" w14:textId="77777777" w:rsidR="00DA6EE8" w:rsidRPr="009D4D7C" w:rsidRDefault="00DA6EE8" w:rsidP="00447B0C">
      <w:pPr>
        <w:pStyle w:val="affffff0"/>
      </w:pPr>
      <w:r w:rsidRPr="009D4D7C">
        <w:t>Для обеспечения возможности предоставления услуги «Запись на прием к врачу» МО выполняет следующие действия (с применением МИС):</w:t>
      </w:r>
    </w:p>
    <w:p w14:paraId="4D1B6EC3" w14:textId="73DD1EE6" w:rsidR="00DA6EE8" w:rsidRPr="0063404A" w:rsidRDefault="00DA6EE8" w:rsidP="00447B0C">
      <w:pPr>
        <w:pStyle w:val="13"/>
      </w:pPr>
      <w:r w:rsidRPr="009D4D7C">
        <w:t xml:space="preserve">Публикация на портале </w:t>
      </w:r>
      <w:r w:rsidR="007F5BD7">
        <w:t xml:space="preserve">пациента </w:t>
      </w:r>
      <w:r w:rsidRPr="009D4D7C">
        <w:t xml:space="preserve">информации о врачах, к которым можно записаться на прием </w:t>
      </w:r>
      <w:r w:rsidR="00255890">
        <w:t>(</w:t>
      </w:r>
      <w:r w:rsidRPr="009D4D7C">
        <w:t xml:space="preserve">в соответствии с техническим регламентом информационного взаимодействия </w:t>
      </w:r>
      <w:r w:rsidRPr="0063404A">
        <w:t>№</w:t>
      </w:r>
      <w:r w:rsidR="007546EF" w:rsidRPr="0063404A">
        <w:t> </w:t>
      </w:r>
      <w:r w:rsidR="009C6BA1" w:rsidRPr="0063404A">
        <w:t>20140203.Р.01.1</w:t>
      </w:r>
      <w:r w:rsidR="009C6BA1" w:rsidRPr="0063404A">
        <w:rPr>
          <w:b/>
        </w:rPr>
        <w:t xml:space="preserve"> </w:t>
      </w:r>
      <w:r w:rsidRPr="0063404A">
        <w:t xml:space="preserve">от </w:t>
      </w:r>
      <w:r w:rsidR="009C6BA1" w:rsidRPr="0063404A">
        <w:t>03.02.2014</w:t>
      </w:r>
      <w:r w:rsidR="00AF2D0A" w:rsidRPr="0063404A">
        <w:t> </w:t>
      </w:r>
      <w:r w:rsidRPr="0063404A">
        <w:t>г</w:t>
      </w:r>
      <w:r w:rsidR="00255890" w:rsidRPr="0063404A">
        <w:t>.)</w:t>
      </w:r>
      <w:r w:rsidRPr="0063404A">
        <w:t>.</w:t>
      </w:r>
    </w:p>
    <w:p w14:paraId="30750D2D" w14:textId="33BE9CB2" w:rsidR="00DA6EE8" w:rsidRPr="0063404A" w:rsidRDefault="00DA6EE8" w:rsidP="00447B0C">
      <w:pPr>
        <w:pStyle w:val="13"/>
      </w:pPr>
      <w:r w:rsidRPr="0063404A">
        <w:t xml:space="preserve">Публикация на портале </w:t>
      </w:r>
      <w:r w:rsidR="0045370F" w:rsidRPr="0063404A">
        <w:t xml:space="preserve">пациента </w:t>
      </w:r>
      <w:r w:rsidRPr="0063404A">
        <w:t xml:space="preserve">актуального расписания врачей </w:t>
      </w:r>
      <w:r w:rsidR="00255890" w:rsidRPr="0063404A">
        <w:t>(</w:t>
      </w:r>
      <w:r w:rsidRPr="0063404A">
        <w:t xml:space="preserve">в соответствии с техническим регламентом информационного взаимодействия </w:t>
      </w:r>
      <w:r w:rsidR="009C6BA1" w:rsidRPr="0063404A">
        <w:t>№ 20140203.Р.01.1</w:t>
      </w:r>
      <w:r w:rsidR="009C6BA1" w:rsidRPr="0063404A">
        <w:rPr>
          <w:b/>
        </w:rPr>
        <w:t xml:space="preserve"> </w:t>
      </w:r>
      <w:r w:rsidR="009C6BA1" w:rsidRPr="0063404A">
        <w:t>от 03.02.2014 </w:t>
      </w:r>
      <w:r w:rsidRPr="0063404A">
        <w:t>г</w:t>
      </w:r>
      <w:r w:rsidR="00255890" w:rsidRPr="0063404A">
        <w:t>.)</w:t>
      </w:r>
      <w:r w:rsidRPr="0063404A">
        <w:t>.</w:t>
      </w:r>
    </w:p>
    <w:p w14:paraId="328E271D" w14:textId="490DA029" w:rsidR="00EA6636" w:rsidRPr="0063404A" w:rsidRDefault="00A31BE1" w:rsidP="00447B0C">
      <w:pPr>
        <w:pStyle w:val="13"/>
      </w:pPr>
      <w:r w:rsidRPr="0063404A">
        <w:t xml:space="preserve">Каждое опубликованное расписание должно быть продолжительностью не менее </w:t>
      </w:r>
      <w:r w:rsidR="0063404A" w:rsidRPr="0063404A">
        <w:t>30</w:t>
      </w:r>
      <w:r w:rsidRPr="0063404A">
        <w:t xml:space="preserve"> дней</w:t>
      </w:r>
      <w:r w:rsidR="00EA6636" w:rsidRPr="0063404A">
        <w:t xml:space="preserve">, </w:t>
      </w:r>
    </w:p>
    <w:p w14:paraId="15874520" w14:textId="668031E1" w:rsidR="00DA6EE8" w:rsidRPr="0063404A" w:rsidRDefault="00DA6EE8" w:rsidP="00447B0C">
      <w:pPr>
        <w:pStyle w:val="13"/>
      </w:pPr>
      <w:r w:rsidRPr="0063404A">
        <w:t xml:space="preserve">Публикация на портале </w:t>
      </w:r>
      <w:r w:rsidR="0045370F" w:rsidRPr="0063404A">
        <w:t xml:space="preserve">пациента </w:t>
      </w:r>
      <w:r w:rsidRPr="0063404A">
        <w:t xml:space="preserve">изменений в расписании врачей </w:t>
      </w:r>
      <w:r w:rsidR="00857CC0" w:rsidRPr="0063404A">
        <w:t>(</w:t>
      </w:r>
      <w:r w:rsidRPr="0063404A">
        <w:t xml:space="preserve">в соответствии с техническим регламентом информационного взаимодействия </w:t>
      </w:r>
      <w:r w:rsidR="009C6BA1" w:rsidRPr="0063404A">
        <w:t>№ 20140203.Р.01.1</w:t>
      </w:r>
      <w:r w:rsidR="009C6BA1" w:rsidRPr="0063404A">
        <w:rPr>
          <w:b/>
        </w:rPr>
        <w:t xml:space="preserve"> </w:t>
      </w:r>
      <w:r w:rsidR="009C6BA1" w:rsidRPr="0063404A">
        <w:t>от 03.02.2014 </w:t>
      </w:r>
      <w:r w:rsidRPr="0063404A">
        <w:t>г</w:t>
      </w:r>
      <w:r w:rsidR="00857CC0" w:rsidRPr="0063404A">
        <w:t>.)</w:t>
      </w:r>
      <w:r w:rsidRPr="0063404A">
        <w:t>.</w:t>
      </w:r>
    </w:p>
    <w:p w14:paraId="0173A4EF" w14:textId="13A63716" w:rsidR="00DA6EE8" w:rsidRPr="0063404A" w:rsidRDefault="00DA6EE8" w:rsidP="00447B0C">
      <w:pPr>
        <w:pStyle w:val="13"/>
      </w:pPr>
      <w:r w:rsidRPr="0063404A">
        <w:t xml:space="preserve">Обеспечение доступности сервиса проверки прикрепления пациента </w:t>
      </w:r>
      <w:r w:rsidR="00F33421" w:rsidRPr="0063404A">
        <w:t>(</w:t>
      </w:r>
      <w:r w:rsidRPr="0063404A">
        <w:t xml:space="preserve">в соответствии с техническим регламентом информационного взаимодействия </w:t>
      </w:r>
      <w:r w:rsidR="009C6BA1" w:rsidRPr="0063404A">
        <w:t>№ 20140203.Р.01.1</w:t>
      </w:r>
      <w:r w:rsidR="009C6BA1" w:rsidRPr="0063404A">
        <w:rPr>
          <w:b/>
        </w:rPr>
        <w:t xml:space="preserve"> </w:t>
      </w:r>
      <w:r w:rsidR="009C6BA1" w:rsidRPr="0063404A">
        <w:t>от 03.02.2014</w:t>
      </w:r>
      <w:bookmarkStart w:id="13" w:name="_GoBack"/>
      <w:bookmarkEnd w:id="13"/>
      <w:r w:rsidR="009C6BA1" w:rsidRPr="0063404A">
        <w:t> </w:t>
      </w:r>
      <w:r w:rsidRPr="0063404A">
        <w:t>г</w:t>
      </w:r>
      <w:r w:rsidR="00F33421" w:rsidRPr="0063404A">
        <w:t>.)</w:t>
      </w:r>
      <w:r w:rsidRPr="0063404A">
        <w:t>.</w:t>
      </w:r>
    </w:p>
    <w:p w14:paraId="4C8B232A" w14:textId="09B65E97" w:rsidR="00DA6EE8" w:rsidRPr="009D4D7C" w:rsidRDefault="00DA6EE8" w:rsidP="00447B0C">
      <w:pPr>
        <w:pStyle w:val="13"/>
      </w:pPr>
      <w:r w:rsidRPr="009D4D7C">
        <w:t xml:space="preserve">Проведение приема гражданина в соответствии с </w:t>
      </w:r>
      <w:r w:rsidR="005E4178" w:rsidRPr="009D4D7C">
        <w:t>записью на прием к врачу</w:t>
      </w:r>
      <w:r w:rsidR="005E4178">
        <w:t>,</w:t>
      </w:r>
      <w:r w:rsidR="005E4178" w:rsidRPr="009D4D7C">
        <w:t xml:space="preserve"> </w:t>
      </w:r>
      <w:r w:rsidR="007D2FEE">
        <w:t xml:space="preserve">предварительно </w:t>
      </w:r>
      <w:r w:rsidRPr="009D4D7C">
        <w:t xml:space="preserve">выполненной на портале </w:t>
      </w:r>
      <w:r w:rsidR="0045370F">
        <w:t>пациента.</w:t>
      </w:r>
    </w:p>
    <w:p w14:paraId="10D0E0E6" w14:textId="0B3AA385" w:rsidR="00DA6EE8" w:rsidRPr="009D4D7C" w:rsidRDefault="0045370F" w:rsidP="00447B0C">
      <w:pPr>
        <w:pStyle w:val="13"/>
      </w:pPr>
      <w:r w:rsidRPr="009D4D7C">
        <w:t xml:space="preserve">Оповещение </w:t>
      </w:r>
      <w:r w:rsidR="00DA6EE8" w:rsidRPr="009D4D7C">
        <w:t>гражданина обо всех изменениях в записи</w:t>
      </w:r>
      <w:r w:rsidR="007D2FEE">
        <w:t xml:space="preserve"> </w:t>
      </w:r>
      <w:r w:rsidR="007D2FEE" w:rsidRPr="009D4D7C">
        <w:t>на прием к врачу</w:t>
      </w:r>
      <w:r w:rsidR="00DA6EE8" w:rsidRPr="009D4D7C">
        <w:t>, осуществленных в одностороннем порядке со стороны МО</w:t>
      </w:r>
      <w:r w:rsidR="007D2FEE">
        <w:t>;</w:t>
      </w:r>
      <w:r w:rsidR="00DA6EE8" w:rsidRPr="009D4D7C">
        <w:t xml:space="preserve"> либо организация приема </w:t>
      </w:r>
      <w:r w:rsidR="00E24B78" w:rsidRPr="009D4D7C">
        <w:t xml:space="preserve">гражданина </w:t>
      </w:r>
      <w:r w:rsidR="00DA6EE8" w:rsidRPr="009D4D7C">
        <w:t xml:space="preserve">согласно </w:t>
      </w:r>
      <w:r w:rsidR="00425956">
        <w:t xml:space="preserve">предварительно </w:t>
      </w:r>
      <w:r w:rsidR="00DA6EE8" w:rsidRPr="009D4D7C">
        <w:t>выполненной записи на прием.</w:t>
      </w:r>
    </w:p>
    <w:p w14:paraId="38507FF1" w14:textId="6DA10838" w:rsidR="00DA6EE8" w:rsidRPr="009D4D7C" w:rsidRDefault="00DA6EE8" w:rsidP="00447B0C">
      <w:pPr>
        <w:pStyle w:val="13"/>
      </w:pPr>
      <w:r w:rsidRPr="009D4D7C">
        <w:t xml:space="preserve">Внесение данных </w:t>
      </w:r>
      <w:r w:rsidR="00E24B78">
        <w:t xml:space="preserve">о гражданине </w:t>
      </w:r>
      <w:r w:rsidRPr="009D4D7C">
        <w:t>в список недобросовестных пользователей в с</w:t>
      </w:r>
      <w:r w:rsidR="00087F85">
        <w:t>лучае</w:t>
      </w:r>
      <w:r w:rsidRPr="009D4D7C">
        <w:t xml:space="preserve">, </w:t>
      </w:r>
      <w:r w:rsidR="00087F85">
        <w:t>когда</w:t>
      </w:r>
      <w:r w:rsidR="00D80282">
        <w:t xml:space="preserve"> </w:t>
      </w:r>
      <w:r w:rsidRPr="009D4D7C">
        <w:t xml:space="preserve">гражданин не явился на прием </w:t>
      </w:r>
      <w:r w:rsidRPr="0069080B">
        <w:rPr>
          <w:b/>
        </w:rPr>
        <w:t xml:space="preserve">3 </w:t>
      </w:r>
      <w:r w:rsidR="007967B7" w:rsidRPr="0069080B">
        <w:rPr>
          <w:b/>
        </w:rPr>
        <w:t>(три)</w:t>
      </w:r>
      <w:r w:rsidR="007967B7">
        <w:t xml:space="preserve"> </w:t>
      </w:r>
      <w:r w:rsidRPr="009D4D7C">
        <w:t>раза подряд и при этом не отменил созданную запись на прием к врачу</w:t>
      </w:r>
      <w:r w:rsidR="0045370F">
        <w:t>.</w:t>
      </w:r>
    </w:p>
    <w:p w14:paraId="4E46C157" w14:textId="378E9F67" w:rsidR="00DA6EE8" w:rsidRPr="009D4D7C" w:rsidRDefault="00DA6EE8" w:rsidP="00C67B0E">
      <w:pPr>
        <w:pStyle w:val="20"/>
      </w:pPr>
      <w:bookmarkStart w:id="14" w:name="_Ref383593855"/>
      <w:bookmarkStart w:id="15" w:name="_Toc383602800"/>
      <w:r w:rsidRPr="009D4D7C">
        <w:t>Порядок записи на прием к врачу гражданина, не имеющего личн</w:t>
      </w:r>
      <w:r w:rsidR="001C3B05">
        <w:t>ый</w:t>
      </w:r>
      <w:r w:rsidRPr="009D4D7C">
        <w:t xml:space="preserve"> кабинет на региональном портале пациента</w:t>
      </w:r>
      <w:bookmarkEnd w:id="14"/>
      <w:bookmarkEnd w:id="15"/>
    </w:p>
    <w:p w14:paraId="7F8F010F" w14:textId="4E4EEECE" w:rsidR="00DA6EE8" w:rsidRPr="009D4D7C" w:rsidRDefault="00DA6EE8" w:rsidP="00236510">
      <w:pPr>
        <w:pStyle w:val="af5"/>
      </w:pPr>
      <w:r w:rsidRPr="009D4D7C">
        <w:t xml:space="preserve">Для получения услуги «Запись на прием к врачу» гражданин, не </w:t>
      </w:r>
      <w:r w:rsidR="00283D98">
        <w:t>обладающий</w:t>
      </w:r>
      <w:r w:rsidRPr="009D4D7C">
        <w:t xml:space="preserve"> личн</w:t>
      </w:r>
      <w:r w:rsidR="001C3B05">
        <w:t>ы</w:t>
      </w:r>
      <w:r w:rsidR="00283D98">
        <w:t>м</w:t>
      </w:r>
      <w:r w:rsidR="00DD70DC">
        <w:t xml:space="preserve"> </w:t>
      </w:r>
      <w:r w:rsidRPr="009D4D7C">
        <w:t>кабинет</w:t>
      </w:r>
      <w:r w:rsidR="00283D98">
        <w:t>ом</w:t>
      </w:r>
      <w:r w:rsidRPr="009D4D7C">
        <w:t xml:space="preserve"> на портале пациента, должен иметь </w:t>
      </w:r>
      <w:r w:rsidR="005A0314">
        <w:t xml:space="preserve">при себе </w:t>
      </w:r>
      <w:r w:rsidR="00003987" w:rsidRPr="00003987">
        <w:t xml:space="preserve">полис </w:t>
      </w:r>
      <w:r w:rsidRPr="00003987">
        <w:t>ОМС</w:t>
      </w:r>
      <w:r w:rsidR="000C4326">
        <w:t>.</w:t>
      </w:r>
    </w:p>
    <w:p w14:paraId="2C28AC3D" w14:textId="76704E06" w:rsidR="00DA6EE8" w:rsidRPr="009D4D7C" w:rsidRDefault="00DA6EE8" w:rsidP="000C4326">
      <w:pPr>
        <w:pStyle w:val="affffff0"/>
      </w:pPr>
      <w:r w:rsidRPr="009D4D7C">
        <w:t>Действия гражданина</w:t>
      </w:r>
      <w:r w:rsidR="00363AF9">
        <w:t>,</w:t>
      </w:r>
      <w:r w:rsidR="00363AF9" w:rsidRPr="00363AF9">
        <w:t xml:space="preserve"> </w:t>
      </w:r>
      <w:r w:rsidR="00363AF9" w:rsidRPr="009D4D7C">
        <w:t>не имеющ</w:t>
      </w:r>
      <w:r w:rsidR="00363AF9">
        <w:t>его</w:t>
      </w:r>
      <w:r w:rsidR="00363AF9" w:rsidRPr="009D4D7C">
        <w:t xml:space="preserve"> личн</w:t>
      </w:r>
      <w:r w:rsidR="001C3B05">
        <w:t>ый</w:t>
      </w:r>
      <w:r w:rsidR="00363AF9">
        <w:t xml:space="preserve"> </w:t>
      </w:r>
      <w:r w:rsidR="00363AF9" w:rsidRPr="009D4D7C">
        <w:t>кабинет на портале пациента</w:t>
      </w:r>
      <w:r w:rsidR="00363AF9">
        <w:t>,</w:t>
      </w:r>
      <w:r w:rsidRPr="009D4D7C">
        <w:t xml:space="preserve"> для получения услуги «Запись на пр</w:t>
      </w:r>
      <w:r w:rsidR="00CE179F">
        <w:t>и</w:t>
      </w:r>
      <w:r w:rsidRPr="009D4D7C">
        <w:t>ем к врачу»:</w:t>
      </w:r>
    </w:p>
    <w:p w14:paraId="2F646984" w14:textId="7B14D228" w:rsidR="00DA6EE8" w:rsidRPr="0037214B" w:rsidRDefault="00DA6EE8" w:rsidP="000C4326">
      <w:pPr>
        <w:pStyle w:val="13"/>
        <w:numPr>
          <w:ilvl w:val="0"/>
          <w:numId w:val="50"/>
        </w:numPr>
      </w:pPr>
      <w:r w:rsidRPr="0037214B">
        <w:t xml:space="preserve">Вход на портал </w:t>
      </w:r>
      <w:r w:rsidR="0037214B">
        <w:t>пациента</w:t>
      </w:r>
      <w:r w:rsidR="000C1486">
        <w:t xml:space="preserve"> </w:t>
      </w:r>
      <w:r w:rsidRPr="0037214B">
        <w:t>по адресу</w:t>
      </w:r>
      <w:r w:rsidR="000C4326" w:rsidRPr="006D5412">
        <w:t>:</w:t>
      </w:r>
      <w:r w:rsidR="00753CB3" w:rsidRPr="0037214B">
        <w:t xml:space="preserve"> </w:t>
      </w:r>
      <w:r w:rsidR="00753CB3" w:rsidRPr="0037214B">
        <w:rPr>
          <w:u w:val="single"/>
        </w:rPr>
        <w:tab/>
      </w:r>
      <w:r w:rsidR="00753CB3" w:rsidRPr="0037214B">
        <w:rPr>
          <w:u w:val="single"/>
        </w:rPr>
        <w:tab/>
      </w:r>
      <w:r w:rsidR="00753CB3" w:rsidRPr="0037214B">
        <w:rPr>
          <w:u w:val="single"/>
        </w:rPr>
        <w:tab/>
      </w:r>
      <w:r w:rsidR="00753CB3" w:rsidRPr="0037214B">
        <w:rPr>
          <w:u w:val="single"/>
        </w:rPr>
        <w:tab/>
      </w:r>
      <w:r w:rsidR="00753CB3" w:rsidRPr="0037214B">
        <w:rPr>
          <w:u w:val="single"/>
        </w:rPr>
        <w:tab/>
      </w:r>
      <w:r w:rsidR="00753CB3" w:rsidRPr="0037214B">
        <w:rPr>
          <w:u w:val="single"/>
        </w:rPr>
        <w:tab/>
      </w:r>
      <w:r w:rsidR="000C4326" w:rsidRPr="0037214B">
        <w:t>.</w:t>
      </w:r>
    </w:p>
    <w:p w14:paraId="3A30C020" w14:textId="1D58390C" w:rsidR="00DA6EE8" w:rsidRPr="009D4D7C" w:rsidRDefault="00DA6EE8" w:rsidP="000C4326">
      <w:pPr>
        <w:pStyle w:val="13"/>
        <w:numPr>
          <w:ilvl w:val="0"/>
          <w:numId w:val="50"/>
        </w:numPr>
      </w:pPr>
      <w:r w:rsidRPr="009D4D7C">
        <w:t>Выбор МО</w:t>
      </w:r>
      <w:r w:rsidR="000C4326">
        <w:t>.</w:t>
      </w:r>
    </w:p>
    <w:p w14:paraId="2B7F85B1" w14:textId="77777777" w:rsidR="006176C3" w:rsidRDefault="00DA6EE8" w:rsidP="00753338">
      <w:pPr>
        <w:pStyle w:val="13"/>
        <w:numPr>
          <w:ilvl w:val="0"/>
          <w:numId w:val="50"/>
        </w:numPr>
      </w:pPr>
      <w:r w:rsidRPr="00753338">
        <w:t>Ввод номера полиса ОМС и даты рождения</w:t>
      </w:r>
      <w:r w:rsidR="000C4326" w:rsidRPr="00753338">
        <w:t>.</w:t>
      </w:r>
    </w:p>
    <w:p w14:paraId="7ADEB0FD" w14:textId="21BEB35F" w:rsidR="00DA6EE8" w:rsidRPr="00753338" w:rsidRDefault="00390560" w:rsidP="00390560">
      <w:pPr>
        <w:pStyle w:val="af5"/>
      </w:pPr>
      <w:proofErr w:type="gramStart"/>
      <w:r w:rsidRPr="00753338">
        <w:t>Если в МО используется принцип прикрепления</w:t>
      </w:r>
      <w:r>
        <w:t>, с</w:t>
      </w:r>
      <w:r w:rsidR="001468AE">
        <w:t>истемой о</w:t>
      </w:r>
      <w:r w:rsidR="00DA6EE8" w:rsidRPr="00753338">
        <w:t xml:space="preserve">существляется проверка на прикрепление </w:t>
      </w:r>
      <w:r w:rsidR="001920D2">
        <w:t>гражданина</w:t>
      </w:r>
      <w:r w:rsidR="00D7703A">
        <w:t xml:space="preserve"> </w:t>
      </w:r>
      <w:r w:rsidR="00DA6EE8" w:rsidRPr="00753338">
        <w:t>к выбранной МО в БД МО.</w:t>
      </w:r>
      <w:proofErr w:type="gramEnd"/>
      <w:r w:rsidR="00DA6EE8" w:rsidRPr="00753338">
        <w:t xml:space="preserve"> </w:t>
      </w:r>
      <w:r w:rsidRPr="00753338">
        <w:t>Если в МО не использует</w:t>
      </w:r>
      <w:r>
        <w:t>ся</w:t>
      </w:r>
      <w:r w:rsidRPr="00753338">
        <w:t xml:space="preserve"> принцип прикрепления</w:t>
      </w:r>
      <w:r>
        <w:t xml:space="preserve"> </w:t>
      </w:r>
      <w:r w:rsidRPr="00753338">
        <w:t>(консультационные центры, травматологические центры, диспансеры и т.д.)</w:t>
      </w:r>
      <w:r>
        <w:t>, системой о</w:t>
      </w:r>
      <w:r w:rsidRPr="00753338">
        <w:t xml:space="preserve">существляется </w:t>
      </w:r>
      <w:r w:rsidR="00DA6EE8" w:rsidRPr="00753338">
        <w:t>проверка на наличие указанных данных в БД МО</w:t>
      </w:r>
      <w:r>
        <w:t>.</w:t>
      </w:r>
      <w:r w:rsidR="00DA6EE8" w:rsidRPr="00753338">
        <w:t xml:space="preserve"> Проверка осущест</w:t>
      </w:r>
      <w:r w:rsidR="00DE2A96">
        <w:t>вляется в автоматическом режиме</w:t>
      </w:r>
      <w:r w:rsidR="00DA6EE8" w:rsidRPr="00753338">
        <w:t xml:space="preserve"> </w:t>
      </w:r>
      <w:r w:rsidR="00DE2A96">
        <w:t>(</w:t>
      </w:r>
      <w:r w:rsidR="00DA6EE8" w:rsidRPr="00753338">
        <w:t>без участия человека</w:t>
      </w:r>
      <w:r w:rsidR="00DE2A96">
        <w:t>)</w:t>
      </w:r>
      <w:r w:rsidR="00DA6EE8" w:rsidRPr="00753338">
        <w:t>.</w:t>
      </w:r>
    </w:p>
    <w:p w14:paraId="1360ED13" w14:textId="4C809AD4" w:rsidR="00E123B8" w:rsidRDefault="00344716" w:rsidP="00753338">
      <w:pPr>
        <w:pStyle w:val="13"/>
      </w:pPr>
      <w:r>
        <w:lastRenderedPageBreak/>
        <w:t>Выбор</w:t>
      </w:r>
      <w:r w:rsidRPr="009D4D7C">
        <w:t xml:space="preserve"> специальност</w:t>
      </w:r>
      <w:r>
        <w:t>и</w:t>
      </w:r>
      <w:r w:rsidRPr="009D4D7C">
        <w:t xml:space="preserve"> врача,</w:t>
      </w:r>
      <w:r w:rsidR="003A5932">
        <w:t xml:space="preserve"> а также</w:t>
      </w:r>
      <w:r w:rsidRPr="009D4D7C">
        <w:t xml:space="preserve"> дат</w:t>
      </w:r>
      <w:r w:rsidR="00A14419">
        <w:t>ы</w:t>
      </w:r>
      <w:r w:rsidRPr="009D4D7C">
        <w:t xml:space="preserve"> и врем</w:t>
      </w:r>
      <w:r w:rsidR="00A14419">
        <w:t>ени</w:t>
      </w:r>
      <w:r w:rsidRPr="009D4D7C">
        <w:t xml:space="preserve"> приема </w:t>
      </w:r>
      <w:r w:rsidR="006C2F84">
        <w:t>(</w:t>
      </w:r>
      <w:r>
        <w:t>п</w:t>
      </w:r>
      <w:r w:rsidR="00DA6EE8" w:rsidRPr="009D4D7C">
        <w:t>осле успешного прохождения проверки гражданин</w:t>
      </w:r>
      <w:r>
        <w:t>а</w:t>
      </w:r>
      <w:r w:rsidR="006C2F84">
        <w:t>)</w:t>
      </w:r>
      <w:r w:rsidR="00E123B8">
        <w:t>.</w:t>
      </w:r>
    </w:p>
    <w:p w14:paraId="49C687BB" w14:textId="04B7DC75" w:rsidR="00753338" w:rsidRDefault="00DA6EE8" w:rsidP="00753338">
      <w:pPr>
        <w:pStyle w:val="13"/>
      </w:pPr>
      <w:r w:rsidRPr="009D4D7C">
        <w:t>Осуществл</w:t>
      </w:r>
      <w:r w:rsidR="00CB63A3">
        <w:t>ение</w:t>
      </w:r>
      <w:r w:rsidRPr="009D4D7C">
        <w:t xml:space="preserve"> запис</w:t>
      </w:r>
      <w:r w:rsidR="00CB63A3">
        <w:t>и</w:t>
      </w:r>
      <w:r w:rsidRPr="009D4D7C">
        <w:t xml:space="preserve"> на прием к врачу в БД выбранной МО.</w:t>
      </w:r>
    </w:p>
    <w:p w14:paraId="4357AC34" w14:textId="15761BF0" w:rsidR="00753338" w:rsidRDefault="00753338" w:rsidP="00753338">
      <w:pPr>
        <w:pStyle w:val="affffff0"/>
      </w:pPr>
      <w:r>
        <w:t>Примечания:</w:t>
      </w:r>
    </w:p>
    <w:p w14:paraId="6F1A7FE1" w14:textId="424941BE" w:rsidR="00753338" w:rsidRDefault="00DA6EE8" w:rsidP="00753338">
      <w:pPr>
        <w:pStyle w:val="12"/>
      </w:pPr>
      <w:r w:rsidRPr="009D4D7C">
        <w:t xml:space="preserve">В случае успешного завершения операции записи </w:t>
      </w:r>
      <w:r w:rsidR="00EC4F64" w:rsidRPr="009D4D7C">
        <w:t>гражданин</w:t>
      </w:r>
      <w:r w:rsidR="00EC4F64">
        <w:t>а</w:t>
      </w:r>
      <w:r w:rsidR="00EC4F64" w:rsidRPr="009D4D7C">
        <w:t xml:space="preserve"> </w:t>
      </w:r>
      <w:r w:rsidR="002C02D2">
        <w:t xml:space="preserve">на прием </w:t>
      </w:r>
      <w:r w:rsidR="00AF1697">
        <w:t>систем</w:t>
      </w:r>
      <w:r w:rsidR="00776CDA">
        <w:t>а</w:t>
      </w:r>
      <w:r w:rsidR="00AF1697">
        <w:t xml:space="preserve"> автоматически </w:t>
      </w:r>
      <w:r w:rsidRPr="009D4D7C">
        <w:t xml:space="preserve">выводит соответствующее сообщение и предложение распечатать талон. Выбранное время </w:t>
      </w:r>
      <w:r w:rsidR="00B50CB4">
        <w:t xml:space="preserve">приема </w:t>
      </w:r>
      <w:r w:rsidRPr="009D4D7C">
        <w:t>становится недоступным для записи други</w:t>
      </w:r>
      <w:r w:rsidR="003D1293">
        <w:t>ми</w:t>
      </w:r>
      <w:r w:rsidRPr="009D4D7C">
        <w:t xml:space="preserve"> граждан</w:t>
      </w:r>
      <w:r w:rsidR="003D1293">
        <w:t>ами</w:t>
      </w:r>
      <w:r w:rsidRPr="009D4D7C">
        <w:t>.</w:t>
      </w:r>
    </w:p>
    <w:p w14:paraId="2BA1FE37" w14:textId="40A92E91" w:rsidR="00DA6EE8" w:rsidRPr="009D4D7C" w:rsidRDefault="00117301" w:rsidP="00753338">
      <w:pPr>
        <w:pStyle w:val="12"/>
      </w:pPr>
      <w:r>
        <w:t>Е</w:t>
      </w:r>
      <w:r w:rsidR="00DA6EE8" w:rsidRPr="009D4D7C">
        <w:t xml:space="preserve">сли </w:t>
      </w:r>
      <w:r w:rsidR="00C35DD5">
        <w:t xml:space="preserve">в системе </w:t>
      </w:r>
      <w:r w:rsidR="00592DFD">
        <w:t xml:space="preserve">отсутствует возможность </w:t>
      </w:r>
      <w:r w:rsidR="002E7878">
        <w:t xml:space="preserve">для </w:t>
      </w:r>
      <w:r w:rsidR="00592DFD" w:rsidRPr="009D4D7C">
        <w:t>выполн</w:t>
      </w:r>
      <w:r w:rsidR="00EA6C1B">
        <w:t>ения</w:t>
      </w:r>
      <w:r w:rsidR="00592DFD" w:rsidRPr="009D4D7C">
        <w:t xml:space="preserve"> </w:t>
      </w:r>
      <w:r w:rsidR="00DA6EE8" w:rsidRPr="009D4D7C">
        <w:t>запис</w:t>
      </w:r>
      <w:r w:rsidR="00EA6C1B">
        <w:t>и</w:t>
      </w:r>
      <w:r w:rsidR="00DA6EE8" w:rsidRPr="009D4D7C">
        <w:t xml:space="preserve"> </w:t>
      </w:r>
      <w:r>
        <w:t xml:space="preserve">на прием </w:t>
      </w:r>
      <w:r w:rsidR="00DA6EE8" w:rsidRPr="009D4D7C">
        <w:t>(специально</w:t>
      </w:r>
      <w:r w:rsidR="00D633DC">
        <w:t>сть врача не соответствует поло</w:t>
      </w:r>
      <w:r w:rsidR="00DA6EE8" w:rsidRPr="009D4D7C">
        <w:t>возрастным характеристикам гражданина, сервис МО недоступен, выбранное время уже занято)</w:t>
      </w:r>
      <w:r w:rsidR="00592DFD">
        <w:t>, то</w:t>
      </w:r>
      <w:r w:rsidR="00DA6EE8" w:rsidRPr="009D4D7C">
        <w:t xml:space="preserve"> </w:t>
      </w:r>
      <w:r w:rsidR="0090661C">
        <w:t xml:space="preserve">система автоматически </w:t>
      </w:r>
      <w:r w:rsidR="0090661C" w:rsidRPr="009D4D7C">
        <w:t xml:space="preserve">выводит </w:t>
      </w:r>
      <w:r w:rsidR="00DA6EE8" w:rsidRPr="009D4D7C">
        <w:t>соответствующее сообщение с указанием причины отказа.</w:t>
      </w:r>
    </w:p>
    <w:p w14:paraId="00A2531C" w14:textId="39AEC599" w:rsidR="00DA6EE8" w:rsidRPr="009D4D7C" w:rsidRDefault="00E34E5B" w:rsidP="00753338">
      <w:pPr>
        <w:pStyle w:val="12"/>
      </w:pPr>
      <w:r>
        <w:t>Е</w:t>
      </w:r>
      <w:r w:rsidR="00DA6EE8" w:rsidRPr="009D4D7C">
        <w:t>сли проверка на прикрепление</w:t>
      </w:r>
      <w:r>
        <w:t> </w:t>
      </w:r>
      <w:r w:rsidR="00DA6EE8" w:rsidRPr="009D4D7C">
        <w:t>/</w:t>
      </w:r>
      <w:r>
        <w:t> </w:t>
      </w:r>
      <w:r w:rsidR="00DA6EE8" w:rsidRPr="009D4D7C">
        <w:t xml:space="preserve">наличие в БД МО </w:t>
      </w:r>
      <w:r w:rsidRPr="00753338">
        <w:t>данных</w:t>
      </w:r>
      <w:r w:rsidRPr="009D4D7C">
        <w:t xml:space="preserve"> </w:t>
      </w:r>
      <w:r>
        <w:t xml:space="preserve">гражданина </w:t>
      </w:r>
      <w:r w:rsidR="00DA6EE8" w:rsidRPr="009D4D7C">
        <w:t xml:space="preserve">не пройдена, </w:t>
      </w:r>
      <w:r w:rsidR="009C7238">
        <w:t xml:space="preserve">система автоматически </w:t>
      </w:r>
      <w:r w:rsidR="009C7238" w:rsidRPr="009D4D7C">
        <w:t xml:space="preserve">выводит </w:t>
      </w:r>
      <w:r w:rsidR="00DA6EE8" w:rsidRPr="009D4D7C">
        <w:t>соответствующее сообщение с предложением обратиться в регистратуру МО для внесения информации в БД МО.</w:t>
      </w:r>
    </w:p>
    <w:p w14:paraId="2C65BC9D" w14:textId="471654B7" w:rsidR="00E132B8" w:rsidRDefault="00EB4E1E" w:rsidP="00DD3B49">
      <w:pPr>
        <w:pStyle w:val="12"/>
        <w:keepNext/>
      </w:pPr>
      <w:r>
        <w:t>Е</w:t>
      </w:r>
      <w:r w:rsidR="00DA6EE8" w:rsidRPr="009D4D7C">
        <w:t xml:space="preserve">сли гражданин </w:t>
      </w:r>
      <w:r>
        <w:t xml:space="preserve">по какой-либо причине </w:t>
      </w:r>
      <w:r w:rsidR="00DA6EE8" w:rsidRPr="009D4D7C">
        <w:t xml:space="preserve">не может явиться на прием согласно </w:t>
      </w:r>
      <w:r w:rsidR="00AF5612">
        <w:t xml:space="preserve">предварительно </w:t>
      </w:r>
      <w:r w:rsidR="00DA6EE8" w:rsidRPr="009D4D7C">
        <w:t>созданной им записи на портале</w:t>
      </w:r>
      <w:r w:rsidR="00AF5612">
        <w:t xml:space="preserve"> пациента</w:t>
      </w:r>
      <w:r w:rsidR="00DA6EE8" w:rsidRPr="009D4D7C">
        <w:t>,</w:t>
      </w:r>
      <w:r w:rsidR="00DD392F">
        <w:t xml:space="preserve"> то</w:t>
      </w:r>
      <w:r w:rsidR="00DA6EE8" w:rsidRPr="009D4D7C">
        <w:t xml:space="preserve"> ему следует отменить </w:t>
      </w:r>
      <w:r w:rsidR="00613275">
        <w:t xml:space="preserve">соответствующую </w:t>
      </w:r>
      <w:r w:rsidR="00DA6EE8" w:rsidRPr="009D4D7C">
        <w:t xml:space="preserve">запись </w:t>
      </w:r>
      <w:r w:rsidR="00E132B8">
        <w:t>(</w:t>
      </w:r>
      <w:r w:rsidR="000B0F3A">
        <w:t xml:space="preserve">таким образом, </w:t>
      </w:r>
      <w:r w:rsidR="00E132B8" w:rsidRPr="009D4D7C">
        <w:t xml:space="preserve">освободив время </w:t>
      </w:r>
      <w:r w:rsidR="00E956B3">
        <w:t xml:space="preserve">приема </w:t>
      </w:r>
      <w:r w:rsidR="00E132B8" w:rsidRPr="009D4D7C">
        <w:t>для других граждан</w:t>
      </w:r>
      <w:r w:rsidR="00E132B8">
        <w:t>) одним из следующих способов:</w:t>
      </w:r>
    </w:p>
    <w:p w14:paraId="4F59CEEC" w14:textId="77777777" w:rsidR="00E132B8" w:rsidRDefault="00DA6EE8" w:rsidP="00BB4790">
      <w:pPr>
        <w:pStyle w:val="2a"/>
      </w:pPr>
      <w:r w:rsidRPr="009D4D7C">
        <w:t>на портале пациента</w:t>
      </w:r>
      <w:r w:rsidR="00E132B8">
        <w:t>;</w:t>
      </w:r>
    </w:p>
    <w:p w14:paraId="704CD35D" w14:textId="77777777" w:rsidR="00E132B8" w:rsidRDefault="00E132B8" w:rsidP="00BB4790">
      <w:pPr>
        <w:pStyle w:val="2a"/>
      </w:pPr>
      <w:r>
        <w:t>ч</w:t>
      </w:r>
      <w:r w:rsidR="00DA6EE8" w:rsidRPr="009D4D7C">
        <w:t xml:space="preserve">ерез </w:t>
      </w:r>
      <w:proofErr w:type="spellStart"/>
      <w:r w:rsidR="00DA6EE8" w:rsidRPr="009D4D7C">
        <w:t>инфомат</w:t>
      </w:r>
      <w:proofErr w:type="spellEnd"/>
      <w:r>
        <w:t>;</w:t>
      </w:r>
    </w:p>
    <w:p w14:paraId="31A17E8D" w14:textId="77777777" w:rsidR="009B418D" w:rsidRDefault="009B418D" w:rsidP="00BB4790">
      <w:pPr>
        <w:pStyle w:val="2a"/>
      </w:pPr>
      <w:r w:rsidRPr="009D4D7C">
        <w:t>в регистратур</w:t>
      </w:r>
      <w:r>
        <w:t>е</w:t>
      </w:r>
      <w:r w:rsidRPr="009D4D7C">
        <w:t xml:space="preserve"> МО</w:t>
      </w:r>
      <w:r>
        <w:t>;</w:t>
      </w:r>
    </w:p>
    <w:p w14:paraId="33350D27" w14:textId="1B80B620" w:rsidR="00DD392F" w:rsidRDefault="00DA6EE8" w:rsidP="00BB4790">
      <w:pPr>
        <w:pStyle w:val="2a"/>
      </w:pPr>
      <w:r w:rsidRPr="009D4D7C">
        <w:t>через мобильное приложение</w:t>
      </w:r>
      <w:r w:rsidR="00E132B8">
        <w:t>.</w:t>
      </w:r>
    </w:p>
    <w:p w14:paraId="6E5B0574" w14:textId="2EDF22FA" w:rsidR="00DA6EE8" w:rsidRPr="009D4D7C" w:rsidRDefault="00CA4039" w:rsidP="00753338">
      <w:pPr>
        <w:pStyle w:val="12"/>
      </w:pPr>
      <w:r>
        <w:t>Е</w:t>
      </w:r>
      <w:r w:rsidR="00DA6EE8" w:rsidRPr="009D4D7C">
        <w:t xml:space="preserve">сли гражданин не явился на прием </w:t>
      </w:r>
      <w:r w:rsidR="00E76948" w:rsidRPr="009D4D7C">
        <w:t>к врачу</w:t>
      </w:r>
      <w:r w:rsidR="00E76948" w:rsidRPr="00E76948">
        <w:t xml:space="preserve"> </w:t>
      </w:r>
      <w:r w:rsidR="00DA6EE8" w:rsidRPr="00CA4039">
        <w:rPr>
          <w:b/>
        </w:rPr>
        <w:t xml:space="preserve">3 </w:t>
      </w:r>
      <w:r w:rsidRPr="00CA4039">
        <w:rPr>
          <w:b/>
        </w:rPr>
        <w:t>(три)</w:t>
      </w:r>
      <w:r>
        <w:t xml:space="preserve"> </w:t>
      </w:r>
      <w:r w:rsidR="00DA6EE8" w:rsidRPr="009D4D7C">
        <w:t xml:space="preserve">раза подряд без </w:t>
      </w:r>
      <w:r>
        <w:t xml:space="preserve">соответствующей </w:t>
      </w:r>
      <w:r w:rsidR="00DA6EE8" w:rsidRPr="009D4D7C">
        <w:t xml:space="preserve">отмены ранее созданных записей на прием, </w:t>
      </w:r>
      <w:r w:rsidR="00457EEC">
        <w:t xml:space="preserve">то </w:t>
      </w:r>
      <w:r w:rsidR="00DA6EE8" w:rsidRPr="009D4D7C">
        <w:t xml:space="preserve">данные </w:t>
      </w:r>
      <w:r w:rsidR="00E76948" w:rsidRPr="009D4D7C">
        <w:t>гражданин</w:t>
      </w:r>
      <w:r w:rsidR="00E76948">
        <w:t>а</w:t>
      </w:r>
      <w:r w:rsidR="00E76948" w:rsidRPr="009D4D7C">
        <w:t xml:space="preserve"> </w:t>
      </w:r>
      <w:r w:rsidR="00DA6EE8" w:rsidRPr="009D4D7C">
        <w:t>вносятся в список недобросовестных пользователей</w:t>
      </w:r>
      <w:r w:rsidR="00457EEC">
        <w:t>.</w:t>
      </w:r>
      <w:r w:rsidR="00DA6EE8" w:rsidRPr="009D4D7C">
        <w:t xml:space="preserve"> </w:t>
      </w:r>
      <w:r w:rsidR="00457EEC">
        <w:t xml:space="preserve">Это будет </w:t>
      </w:r>
      <w:r w:rsidR="00DA6EE8" w:rsidRPr="009D4D7C">
        <w:t>ограничива</w:t>
      </w:r>
      <w:r w:rsidR="00457EEC">
        <w:t>ть</w:t>
      </w:r>
      <w:r w:rsidR="00DA6EE8" w:rsidRPr="009D4D7C">
        <w:t xml:space="preserve"> </w:t>
      </w:r>
      <w:r w:rsidR="00A14643">
        <w:t xml:space="preserve">дальнейшее </w:t>
      </w:r>
      <w:r w:rsidR="00DA6EE8" w:rsidRPr="009D4D7C">
        <w:t xml:space="preserve">право </w:t>
      </w:r>
      <w:r w:rsidR="00457EEC">
        <w:t xml:space="preserve">гражданина </w:t>
      </w:r>
      <w:r w:rsidR="00DA6EE8" w:rsidRPr="009D4D7C">
        <w:t xml:space="preserve">на получение услуги «Запись на прием к врачу» </w:t>
      </w:r>
      <w:r w:rsidR="00A14643">
        <w:t>через ИС «П</w:t>
      </w:r>
      <w:r w:rsidR="00DA6EE8" w:rsidRPr="009D4D7C">
        <w:t>ортал пациента</w:t>
      </w:r>
      <w:r w:rsidR="00A14643">
        <w:t>».</w:t>
      </w:r>
      <w:r w:rsidR="00DA6EE8" w:rsidRPr="009D4D7C">
        <w:t xml:space="preserve"> </w:t>
      </w:r>
      <w:r w:rsidR="00A14643">
        <w:t xml:space="preserve">Данное ограничение </w:t>
      </w:r>
      <w:r w:rsidR="00DA6EE8" w:rsidRPr="009D4D7C">
        <w:t>ник</w:t>
      </w:r>
      <w:r w:rsidR="00A14643">
        <w:t>оем образом</w:t>
      </w:r>
      <w:r w:rsidR="00DA6EE8" w:rsidRPr="009D4D7C">
        <w:t xml:space="preserve"> не </w:t>
      </w:r>
      <w:r w:rsidR="00E76948">
        <w:t>по</w:t>
      </w:r>
      <w:r w:rsidR="00DA6EE8" w:rsidRPr="009D4D7C">
        <w:t xml:space="preserve">влияет на </w:t>
      </w:r>
      <w:r w:rsidR="00E76948">
        <w:t xml:space="preserve">возможность </w:t>
      </w:r>
      <w:r w:rsidR="008412C8">
        <w:t xml:space="preserve">гражданина </w:t>
      </w:r>
      <w:r w:rsidR="00DA6EE8" w:rsidRPr="009D4D7C">
        <w:t>запис</w:t>
      </w:r>
      <w:r w:rsidR="00E76948">
        <w:t>аться</w:t>
      </w:r>
      <w:r w:rsidR="00A14643">
        <w:t xml:space="preserve"> на прием в </w:t>
      </w:r>
      <w:r w:rsidR="00DA6EE8" w:rsidRPr="009D4D7C">
        <w:t>регистратуре МО.</w:t>
      </w:r>
    </w:p>
    <w:p w14:paraId="28A8D0B6" w14:textId="77777777" w:rsidR="00684C3E" w:rsidRPr="009D4D7C" w:rsidRDefault="00684C3E" w:rsidP="00684C3E">
      <w:pPr>
        <w:pStyle w:val="20"/>
      </w:pPr>
      <w:bookmarkStart w:id="16" w:name="_Ref383593843"/>
      <w:bookmarkStart w:id="17" w:name="_Toc383602801"/>
      <w:bookmarkStart w:id="18" w:name="_Ref383594478"/>
      <w:r w:rsidRPr="009D4D7C">
        <w:t>Порядок регистрации личного кабинета гражданина</w:t>
      </w:r>
      <w:bookmarkEnd w:id="16"/>
      <w:bookmarkEnd w:id="17"/>
    </w:p>
    <w:p w14:paraId="6F5B9787" w14:textId="5AE75413" w:rsidR="00684C3E" w:rsidRPr="009D4D7C" w:rsidRDefault="005366F9" w:rsidP="00684C3E">
      <w:pPr>
        <w:pStyle w:val="affffff0"/>
      </w:pPr>
      <w:r>
        <w:t>Чтобы за</w:t>
      </w:r>
      <w:r w:rsidRPr="009D4D7C">
        <w:t>регистри</w:t>
      </w:r>
      <w:r>
        <w:t>ровать</w:t>
      </w:r>
      <w:r w:rsidRPr="009D4D7C">
        <w:t xml:space="preserve"> личн</w:t>
      </w:r>
      <w:r>
        <w:t>ый</w:t>
      </w:r>
      <w:r w:rsidRPr="009D4D7C">
        <w:t xml:space="preserve"> кабинет гражданина</w:t>
      </w:r>
      <w:r>
        <w:t>,</w:t>
      </w:r>
      <w:r w:rsidRPr="009D4D7C">
        <w:t xml:space="preserve"> </w:t>
      </w:r>
      <w:r>
        <w:t>с</w:t>
      </w:r>
      <w:r w:rsidR="00684C3E" w:rsidRPr="009D4D7C">
        <w:t xml:space="preserve">отрудник МО </w:t>
      </w:r>
      <w:r>
        <w:t xml:space="preserve">должен </w:t>
      </w:r>
      <w:r w:rsidR="00684C3E" w:rsidRPr="009D4D7C">
        <w:t>выполн</w:t>
      </w:r>
      <w:r>
        <w:t>ить</w:t>
      </w:r>
      <w:r w:rsidR="00684C3E" w:rsidRPr="009D4D7C">
        <w:t xml:space="preserve"> следующие действия:</w:t>
      </w:r>
    </w:p>
    <w:p w14:paraId="27D105D6" w14:textId="246BC22A" w:rsidR="00684C3E" w:rsidRPr="00C833A6" w:rsidRDefault="00684C3E" w:rsidP="00C833A6">
      <w:pPr>
        <w:pStyle w:val="13"/>
        <w:numPr>
          <w:ilvl w:val="0"/>
          <w:numId w:val="49"/>
        </w:numPr>
      </w:pPr>
      <w:r w:rsidRPr="00C833A6">
        <w:t xml:space="preserve">Вход на портал </w:t>
      </w:r>
      <w:r w:rsidR="00C833A6">
        <w:t xml:space="preserve">пациента </w:t>
      </w:r>
      <w:r w:rsidRPr="00C833A6">
        <w:t>по адресу:</w:t>
      </w:r>
      <w:r w:rsidR="00C833A6">
        <w:t xml:space="preserve"> </w:t>
      </w:r>
      <w:r w:rsidR="00C833A6" w:rsidRPr="0037214B">
        <w:rPr>
          <w:u w:val="single"/>
        </w:rPr>
        <w:tab/>
      </w:r>
      <w:r w:rsidR="00C833A6" w:rsidRPr="0037214B">
        <w:rPr>
          <w:u w:val="single"/>
        </w:rPr>
        <w:tab/>
      </w:r>
      <w:r w:rsidR="00C833A6" w:rsidRPr="0037214B">
        <w:rPr>
          <w:u w:val="single"/>
        </w:rPr>
        <w:tab/>
      </w:r>
      <w:r w:rsidR="00C833A6" w:rsidRPr="0037214B">
        <w:rPr>
          <w:u w:val="single"/>
        </w:rPr>
        <w:tab/>
      </w:r>
      <w:r w:rsidR="00C833A6" w:rsidRPr="0037214B">
        <w:rPr>
          <w:u w:val="single"/>
        </w:rPr>
        <w:tab/>
      </w:r>
      <w:r w:rsidR="00C833A6" w:rsidRPr="0037214B">
        <w:rPr>
          <w:u w:val="single"/>
        </w:rPr>
        <w:tab/>
      </w:r>
      <w:r w:rsidR="00C833A6" w:rsidRPr="0037214B">
        <w:t>.</w:t>
      </w:r>
    </w:p>
    <w:p w14:paraId="18D9BCE2" w14:textId="41062A45" w:rsidR="00684C3E" w:rsidRPr="009D4D7C" w:rsidRDefault="00C4365C" w:rsidP="00684C3E">
      <w:pPr>
        <w:pStyle w:val="13"/>
        <w:numPr>
          <w:ilvl w:val="0"/>
          <w:numId w:val="49"/>
        </w:numPr>
      </w:pPr>
      <w:r>
        <w:t>Ввод</w:t>
      </w:r>
      <w:r w:rsidR="00684C3E" w:rsidRPr="009D4D7C">
        <w:t xml:space="preserve"> реквизитов (логин и </w:t>
      </w:r>
      <w:r w:rsidR="00684C3E">
        <w:t xml:space="preserve">соответствующий </w:t>
      </w:r>
      <w:r w:rsidR="00684C3E" w:rsidRPr="009D4D7C">
        <w:t>пароль) администратора МО</w:t>
      </w:r>
      <w:r w:rsidR="00684C3E">
        <w:t>.</w:t>
      </w:r>
    </w:p>
    <w:p w14:paraId="742FF148" w14:textId="5ABCA9E8" w:rsidR="00684C3E" w:rsidRPr="009D4D7C" w:rsidRDefault="00684C3E" w:rsidP="00684C3E">
      <w:pPr>
        <w:pStyle w:val="13"/>
        <w:numPr>
          <w:ilvl w:val="0"/>
          <w:numId w:val="49"/>
        </w:numPr>
      </w:pPr>
      <w:r w:rsidRPr="009D4D7C">
        <w:t xml:space="preserve">Регистрация личного кабинета </w:t>
      </w:r>
      <w:r w:rsidR="004C4BA3">
        <w:t xml:space="preserve">гражданина </w:t>
      </w:r>
      <w:r w:rsidR="00791C43">
        <w:t>(</w:t>
      </w:r>
      <w:r w:rsidRPr="009D4D7C">
        <w:t>согласно инструкции администратора МО</w:t>
      </w:r>
      <w:r w:rsidR="00791C43">
        <w:t>)</w:t>
      </w:r>
      <w:r w:rsidRPr="009D4D7C">
        <w:t xml:space="preserve"> по </w:t>
      </w:r>
      <w:r w:rsidR="00AC72F9">
        <w:t>данным</w:t>
      </w:r>
      <w:r w:rsidR="00DC0166">
        <w:t xml:space="preserve"> </w:t>
      </w:r>
      <w:r w:rsidR="003E3946" w:rsidRPr="009D4D7C">
        <w:t>документ</w:t>
      </w:r>
      <w:r w:rsidR="003E3946">
        <w:t xml:space="preserve">ов, </w:t>
      </w:r>
      <w:r w:rsidR="00DC0166" w:rsidRPr="009D4D7C">
        <w:t>предъявл</w:t>
      </w:r>
      <w:r w:rsidR="00DC0166">
        <w:t>енных</w:t>
      </w:r>
      <w:r w:rsidR="00DC0166" w:rsidRPr="009D4D7C">
        <w:t xml:space="preserve"> гражданин</w:t>
      </w:r>
      <w:r w:rsidR="00DC0166">
        <w:t>ом</w:t>
      </w:r>
      <w:r w:rsidRPr="009D4D7C">
        <w:t>.</w:t>
      </w:r>
    </w:p>
    <w:p w14:paraId="34ED1A65" w14:textId="77777777" w:rsidR="00DA6EE8" w:rsidRPr="009D4D7C" w:rsidRDefault="00DA6EE8" w:rsidP="00753338">
      <w:pPr>
        <w:pStyle w:val="20"/>
      </w:pPr>
      <w:bookmarkStart w:id="19" w:name="_Ref383594546"/>
      <w:bookmarkStart w:id="20" w:name="_Toc383602802"/>
      <w:r w:rsidRPr="009D4D7C">
        <w:t>Порядок записи на прием к врачу гражданина, имеющего личный кабинет на региональном портале пациента</w:t>
      </w:r>
      <w:bookmarkEnd w:id="18"/>
      <w:bookmarkEnd w:id="19"/>
      <w:bookmarkEnd w:id="20"/>
    </w:p>
    <w:p w14:paraId="071A5F40" w14:textId="2D7B477A" w:rsidR="00DA6EE8" w:rsidRPr="009D4D7C" w:rsidRDefault="00DA6EE8" w:rsidP="009158CF">
      <w:pPr>
        <w:pStyle w:val="af5"/>
      </w:pPr>
      <w:r w:rsidRPr="009D4D7C">
        <w:t>Для получения услуги «Запись на прием к врачу» гражданину</w:t>
      </w:r>
      <w:r w:rsidR="0065719E">
        <w:t>,</w:t>
      </w:r>
      <w:r w:rsidRPr="009D4D7C">
        <w:t xml:space="preserve"> </w:t>
      </w:r>
      <w:r w:rsidR="0065719E">
        <w:t xml:space="preserve">не </w:t>
      </w:r>
      <w:r w:rsidR="0065719E" w:rsidRPr="009D4D7C">
        <w:t>имеющего личн</w:t>
      </w:r>
      <w:r w:rsidR="00C719D5">
        <w:t>ый</w:t>
      </w:r>
      <w:r w:rsidR="0065719E" w:rsidRPr="009D4D7C">
        <w:t xml:space="preserve"> кабинет на региональном портале пациента</w:t>
      </w:r>
      <w:r w:rsidR="0065719E">
        <w:t>,</w:t>
      </w:r>
      <w:r w:rsidR="0065719E" w:rsidRPr="009D4D7C">
        <w:t xml:space="preserve"> </w:t>
      </w:r>
      <w:r w:rsidRPr="009D4D7C">
        <w:t xml:space="preserve">необходимо пройти </w:t>
      </w:r>
      <w:r w:rsidRPr="009158CF">
        <w:rPr>
          <w:b/>
        </w:rPr>
        <w:t>Порядок регистрации личного кабинета гражданина</w:t>
      </w:r>
      <w:r w:rsidR="009158CF">
        <w:t xml:space="preserve"> (см. п. </w:t>
      </w:r>
      <w:r w:rsidR="001026EC">
        <w:fldChar w:fldCharType="begin"/>
      </w:r>
      <w:r w:rsidR="001026EC">
        <w:instrText xml:space="preserve"> REF _Ref383593843 \r \h </w:instrText>
      </w:r>
      <w:r w:rsidR="001026EC">
        <w:fldChar w:fldCharType="separate"/>
      </w:r>
      <w:r w:rsidR="00FC5FC2">
        <w:t>2.3</w:t>
      </w:r>
      <w:r w:rsidR="001026EC">
        <w:fldChar w:fldCharType="end"/>
      </w:r>
      <w:r w:rsidR="009158CF">
        <w:t>)</w:t>
      </w:r>
      <w:r w:rsidRPr="009D4D7C">
        <w:t>.</w:t>
      </w:r>
    </w:p>
    <w:p w14:paraId="19C4C377" w14:textId="31D2E0B5" w:rsidR="00DA6EE8" w:rsidRPr="009D4D7C" w:rsidRDefault="00DA6EE8" w:rsidP="009158CF">
      <w:pPr>
        <w:pStyle w:val="affffff0"/>
      </w:pPr>
      <w:r w:rsidRPr="009D4D7C">
        <w:lastRenderedPageBreak/>
        <w:t>Действия гражданина</w:t>
      </w:r>
      <w:r w:rsidR="00DD70DC">
        <w:t>,</w:t>
      </w:r>
      <w:r w:rsidRPr="009D4D7C">
        <w:t xml:space="preserve"> </w:t>
      </w:r>
      <w:r w:rsidR="00DD70DC" w:rsidRPr="009D4D7C">
        <w:t>имеющего личный кабинет на региональном портале пациента</w:t>
      </w:r>
      <w:r w:rsidR="00DD70DC">
        <w:t>,</w:t>
      </w:r>
      <w:r w:rsidR="00DD70DC" w:rsidRPr="009D4D7C">
        <w:t xml:space="preserve"> </w:t>
      </w:r>
      <w:r w:rsidRPr="009D4D7C">
        <w:t>для получения услуги «Запись на пр</w:t>
      </w:r>
      <w:r w:rsidR="00B1442D">
        <w:t>и</w:t>
      </w:r>
      <w:r w:rsidRPr="009D4D7C">
        <w:t>ем к врачу»:</w:t>
      </w:r>
    </w:p>
    <w:p w14:paraId="2F29918C" w14:textId="088A07EA" w:rsidR="009158CF" w:rsidRDefault="009158CF" w:rsidP="009158CF">
      <w:pPr>
        <w:pStyle w:val="13"/>
        <w:numPr>
          <w:ilvl w:val="0"/>
          <w:numId w:val="51"/>
        </w:numPr>
      </w:pPr>
      <w:r w:rsidRPr="000C4326">
        <w:t xml:space="preserve">Вход </w:t>
      </w:r>
      <w:r w:rsidR="00F3661A" w:rsidRPr="00C833A6">
        <w:t xml:space="preserve">на портал </w:t>
      </w:r>
      <w:r w:rsidR="00F3661A">
        <w:t xml:space="preserve">пациента </w:t>
      </w:r>
      <w:r w:rsidR="00F3661A" w:rsidRPr="00C833A6">
        <w:t>по адресу:</w:t>
      </w:r>
      <w:r w:rsidR="00F3661A">
        <w:t xml:space="preserve"> </w:t>
      </w:r>
      <w:r w:rsidR="00F3661A" w:rsidRPr="0037214B">
        <w:rPr>
          <w:u w:val="single"/>
        </w:rPr>
        <w:tab/>
      </w:r>
      <w:r w:rsidR="00F3661A" w:rsidRPr="0037214B">
        <w:rPr>
          <w:u w:val="single"/>
        </w:rPr>
        <w:tab/>
      </w:r>
      <w:r w:rsidR="00F3661A" w:rsidRPr="0037214B">
        <w:rPr>
          <w:u w:val="single"/>
        </w:rPr>
        <w:tab/>
      </w:r>
      <w:r w:rsidR="00F3661A" w:rsidRPr="0037214B">
        <w:rPr>
          <w:u w:val="single"/>
        </w:rPr>
        <w:tab/>
      </w:r>
      <w:r w:rsidR="00F3661A" w:rsidRPr="0037214B">
        <w:rPr>
          <w:u w:val="single"/>
        </w:rPr>
        <w:tab/>
      </w:r>
      <w:r w:rsidR="00F3661A" w:rsidRPr="0037214B">
        <w:rPr>
          <w:u w:val="single"/>
        </w:rPr>
        <w:tab/>
      </w:r>
      <w:r w:rsidR="00F3661A" w:rsidRPr="0037214B">
        <w:t>.</w:t>
      </w:r>
    </w:p>
    <w:p w14:paraId="1C35A475" w14:textId="277F8495" w:rsidR="00DA6EE8" w:rsidRPr="009D4D7C" w:rsidRDefault="00F3661A" w:rsidP="009158CF">
      <w:pPr>
        <w:pStyle w:val="13"/>
      </w:pPr>
      <w:r>
        <w:t>Ввод</w:t>
      </w:r>
      <w:r w:rsidRPr="009D4D7C">
        <w:t xml:space="preserve"> реквизитов (логин и </w:t>
      </w:r>
      <w:r>
        <w:t xml:space="preserve">соответствующий </w:t>
      </w:r>
      <w:r w:rsidRPr="009D4D7C">
        <w:t>пароль)</w:t>
      </w:r>
      <w:r>
        <w:t xml:space="preserve"> </w:t>
      </w:r>
      <w:r w:rsidR="00DA6EE8" w:rsidRPr="009D4D7C">
        <w:t>для входа в личный кабинет</w:t>
      </w:r>
      <w:r w:rsidR="009158CF">
        <w:t xml:space="preserve">. </w:t>
      </w:r>
      <w:r w:rsidR="004F12A4">
        <w:t>Системой о</w:t>
      </w:r>
      <w:r w:rsidR="004F12A4" w:rsidRPr="00753338">
        <w:t xml:space="preserve">существляется </w:t>
      </w:r>
      <w:r w:rsidR="004F12A4" w:rsidRPr="009D4D7C">
        <w:t xml:space="preserve">автоматическая </w:t>
      </w:r>
      <w:r w:rsidR="004F12A4" w:rsidRPr="00753338">
        <w:t xml:space="preserve">проверка на прикрепление </w:t>
      </w:r>
      <w:r w:rsidR="00DA6EE8" w:rsidRPr="009D4D7C">
        <w:t xml:space="preserve">к МО в БД МО, в которой </w:t>
      </w:r>
      <w:r w:rsidR="00430C88">
        <w:t>зарегистрирован</w:t>
      </w:r>
      <w:r w:rsidR="00E978B4">
        <w:t xml:space="preserve"> гражданин</w:t>
      </w:r>
      <w:r w:rsidR="00DA6EE8" w:rsidRPr="009D4D7C">
        <w:t>.</w:t>
      </w:r>
    </w:p>
    <w:p w14:paraId="728FC8C3" w14:textId="1C029E4A" w:rsidR="009574E9" w:rsidRDefault="00E978B4" w:rsidP="009158CF">
      <w:pPr>
        <w:pStyle w:val="13"/>
      </w:pPr>
      <w:r>
        <w:t>В</w:t>
      </w:r>
      <w:r w:rsidR="00DA6EE8" w:rsidRPr="009D4D7C">
        <w:t>ыб</w:t>
      </w:r>
      <w:r>
        <w:t>ор</w:t>
      </w:r>
      <w:r w:rsidR="00DA6EE8" w:rsidRPr="009D4D7C">
        <w:t xml:space="preserve"> специальност</w:t>
      </w:r>
      <w:r>
        <w:t>и</w:t>
      </w:r>
      <w:r w:rsidR="00DA6EE8" w:rsidRPr="009D4D7C">
        <w:t xml:space="preserve"> врача, </w:t>
      </w:r>
      <w:r>
        <w:t>а также</w:t>
      </w:r>
      <w:r w:rsidRPr="009D4D7C">
        <w:t xml:space="preserve"> дат</w:t>
      </w:r>
      <w:r>
        <w:t>ы</w:t>
      </w:r>
      <w:r w:rsidRPr="009D4D7C">
        <w:t xml:space="preserve"> и врем</w:t>
      </w:r>
      <w:r>
        <w:t>ени</w:t>
      </w:r>
      <w:r w:rsidRPr="009D4D7C">
        <w:t xml:space="preserve"> приема </w:t>
      </w:r>
      <w:r>
        <w:t>(п</w:t>
      </w:r>
      <w:r w:rsidRPr="009D4D7C">
        <w:t>осле успешного прохождения проверки гражданин</w:t>
      </w:r>
      <w:r>
        <w:t>а)</w:t>
      </w:r>
      <w:r w:rsidR="009158CF">
        <w:t>.</w:t>
      </w:r>
    </w:p>
    <w:p w14:paraId="0F5813E4" w14:textId="6B948524" w:rsidR="00DA6EE8" w:rsidRPr="009D4D7C" w:rsidRDefault="009574E9" w:rsidP="009158CF">
      <w:pPr>
        <w:pStyle w:val="13"/>
      </w:pPr>
      <w:r w:rsidRPr="009D4D7C">
        <w:t>Осуществл</w:t>
      </w:r>
      <w:r>
        <w:t>ение</w:t>
      </w:r>
      <w:r w:rsidRPr="009D4D7C">
        <w:t xml:space="preserve"> запис</w:t>
      </w:r>
      <w:r>
        <w:t>и</w:t>
      </w:r>
      <w:r w:rsidRPr="009D4D7C">
        <w:t xml:space="preserve"> на прием к врачу в БД выбранной МО.</w:t>
      </w:r>
    </w:p>
    <w:p w14:paraId="761311C5" w14:textId="77777777" w:rsidR="0026242F" w:rsidRDefault="0026242F" w:rsidP="0026242F">
      <w:pPr>
        <w:pStyle w:val="affffff0"/>
      </w:pPr>
      <w:r>
        <w:t>Примечания:</w:t>
      </w:r>
    </w:p>
    <w:p w14:paraId="7910C61E" w14:textId="787ED98B" w:rsidR="009574E9" w:rsidRDefault="009574E9" w:rsidP="0026242F">
      <w:pPr>
        <w:pStyle w:val="12"/>
      </w:pPr>
      <w:r w:rsidRPr="009D4D7C">
        <w:t xml:space="preserve">В случае успешного завершения операции записи </w:t>
      </w:r>
      <w:r w:rsidR="00EC4F64" w:rsidRPr="009D4D7C">
        <w:t>гражданин</w:t>
      </w:r>
      <w:r w:rsidR="00EC4F64">
        <w:t>а</w:t>
      </w:r>
      <w:r w:rsidR="00EC4F64" w:rsidRPr="009D4D7C">
        <w:t xml:space="preserve"> </w:t>
      </w:r>
      <w:r>
        <w:t xml:space="preserve">на прием система автоматически </w:t>
      </w:r>
      <w:r w:rsidRPr="009D4D7C">
        <w:t xml:space="preserve">выводит соответствующее сообщение и предложение распечатать талон. </w:t>
      </w:r>
      <w:r w:rsidR="003D1293" w:rsidRPr="009D4D7C">
        <w:t xml:space="preserve">Выбранное время </w:t>
      </w:r>
      <w:r w:rsidR="003D1293">
        <w:t xml:space="preserve">приема </w:t>
      </w:r>
      <w:r w:rsidR="003D1293" w:rsidRPr="009D4D7C">
        <w:t>становится недоступным для записи други</w:t>
      </w:r>
      <w:r w:rsidR="003D1293">
        <w:t>ми</w:t>
      </w:r>
      <w:r w:rsidR="003D1293" w:rsidRPr="009D4D7C">
        <w:t xml:space="preserve"> граждан</w:t>
      </w:r>
      <w:r w:rsidR="003D1293">
        <w:t>ами</w:t>
      </w:r>
      <w:r w:rsidR="003D1293" w:rsidRPr="009D4D7C">
        <w:t>.</w:t>
      </w:r>
    </w:p>
    <w:p w14:paraId="317A3967" w14:textId="4835B287" w:rsidR="00DA6EE8" w:rsidRPr="009D4D7C" w:rsidRDefault="009574E9" w:rsidP="0026242F">
      <w:pPr>
        <w:pStyle w:val="12"/>
      </w:pPr>
      <w:r>
        <w:t>Е</w:t>
      </w:r>
      <w:r w:rsidRPr="009D4D7C">
        <w:t xml:space="preserve">сли </w:t>
      </w:r>
      <w:r>
        <w:t xml:space="preserve">в системе отсутствует возможность для </w:t>
      </w:r>
      <w:r w:rsidRPr="009D4D7C">
        <w:t>выполн</w:t>
      </w:r>
      <w:r>
        <w:t>ения</w:t>
      </w:r>
      <w:r w:rsidRPr="009D4D7C">
        <w:t xml:space="preserve"> запис</w:t>
      </w:r>
      <w:r>
        <w:t>и</w:t>
      </w:r>
      <w:r w:rsidRPr="009D4D7C">
        <w:t xml:space="preserve"> </w:t>
      </w:r>
      <w:r>
        <w:t xml:space="preserve">на прием </w:t>
      </w:r>
      <w:r w:rsidRPr="009D4D7C">
        <w:t>(специально</w:t>
      </w:r>
      <w:r>
        <w:t>сть врача не соответствует поло</w:t>
      </w:r>
      <w:r w:rsidRPr="009D4D7C">
        <w:t>возрастным характеристикам гражданина, сервис МО недоступен, выбранное время уже занято)</w:t>
      </w:r>
      <w:r>
        <w:t>, то</w:t>
      </w:r>
      <w:r w:rsidRPr="009D4D7C">
        <w:t xml:space="preserve"> </w:t>
      </w:r>
      <w:r>
        <w:t xml:space="preserve">система автоматически </w:t>
      </w:r>
      <w:r w:rsidRPr="009D4D7C">
        <w:t>выводит соответствующее сообщение с указанием причины отказа.</w:t>
      </w:r>
    </w:p>
    <w:p w14:paraId="38F8F378" w14:textId="6A68B6AD" w:rsidR="00DA6EE8" w:rsidRPr="009D4D7C" w:rsidRDefault="009574E9" w:rsidP="0026242F">
      <w:pPr>
        <w:pStyle w:val="12"/>
      </w:pPr>
      <w:r>
        <w:t>Е</w:t>
      </w:r>
      <w:r w:rsidRPr="009D4D7C">
        <w:t>сли проверка на прикрепление</w:t>
      </w:r>
      <w:r>
        <w:t> </w:t>
      </w:r>
      <w:r w:rsidRPr="009D4D7C">
        <w:t>/</w:t>
      </w:r>
      <w:r>
        <w:t> </w:t>
      </w:r>
      <w:r w:rsidRPr="009D4D7C">
        <w:t xml:space="preserve">наличие в БД МО </w:t>
      </w:r>
      <w:r w:rsidRPr="00753338">
        <w:t>данных</w:t>
      </w:r>
      <w:r w:rsidRPr="009D4D7C">
        <w:t xml:space="preserve"> </w:t>
      </w:r>
      <w:r>
        <w:t xml:space="preserve">гражданина </w:t>
      </w:r>
      <w:r w:rsidRPr="009D4D7C">
        <w:t xml:space="preserve">не пройдена, </w:t>
      </w:r>
      <w:r>
        <w:t xml:space="preserve">система автоматически </w:t>
      </w:r>
      <w:r w:rsidRPr="009D4D7C">
        <w:t>выводит соответствующее сообщение с предложением обратиться в регистратуру МО для внесения информации в БД МО.</w:t>
      </w:r>
    </w:p>
    <w:p w14:paraId="41A10E46" w14:textId="1837F20C" w:rsidR="00DA6EE8" w:rsidRPr="009D4D7C" w:rsidRDefault="007F2126" w:rsidP="0026242F">
      <w:pPr>
        <w:pStyle w:val="12"/>
      </w:pPr>
      <w:r>
        <w:t>Е</w:t>
      </w:r>
      <w:r w:rsidR="00DA6EE8" w:rsidRPr="009D4D7C">
        <w:t xml:space="preserve">сли в </w:t>
      </w:r>
      <w:r>
        <w:t>личном кабинете</w:t>
      </w:r>
      <w:r w:rsidR="00DA6EE8" w:rsidRPr="009D4D7C">
        <w:t xml:space="preserve"> </w:t>
      </w:r>
      <w:r w:rsidR="00264FFC" w:rsidRPr="009D4D7C">
        <w:t xml:space="preserve">гражданина </w:t>
      </w:r>
      <w:r>
        <w:t>присутствует</w:t>
      </w:r>
      <w:r w:rsidR="00DA6EE8" w:rsidRPr="009D4D7C">
        <w:t xml:space="preserve"> неактуальный полис ОМС, </w:t>
      </w:r>
      <w:r>
        <w:t xml:space="preserve">то </w:t>
      </w:r>
      <w:r w:rsidR="00D6490C">
        <w:t>необходимо</w:t>
      </w:r>
      <w:r w:rsidR="00DA6EE8" w:rsidRPr="009D4D7C">
        <w:t xml:space="preserve"> внести </w:t>
      </w:r>
      <w:r w:rsidR="00D6490C">
        <w:t xml:space="preserve">данные о </w:t>
      </w:r>
      <w:r w:rsidR="00DA6EE8" w:rsidRPr="009D4D7C">
        <w:t>нов</w:t>
      </w:r>
      <w:r w:rsidR="00D6490C">
        <w:t>ом</w:t>
      </w:r>
      <w:r w:rsidR="00DA6EE8" w:rsidRPr="009D4D7C">
        <w:t xml:space="preserve"> полис</w:t>
      </w:r>
      <w:r w:rsidR="00D6490C">
        <w:t>е</w:t>
      </w:r>
      <w:r w:rsidR="00DA6EE8" w:rsidRPr="009D4D7C">
        <w:t xml:space="preserve"> ОМС</w:t>
      </w:r>
      <w:r w:rsidR="006C6648">
        <w:t xml:space="preserve"> в </w:t>
      </w:r>
      <w:r w:rsidR="006C6648" w:rsidRPr="009D4D7C">
        <w:t>соответствующем разделе профиля</w:t>
      </w:r>
      <w:r w:rsidR="00DA6EE8" w:rsidRPr="009D4D7C">
        <w:t>.</w:t>
      </w:r>
    </w:p>
    <w:p w14:paraId="0967E1F4" w14:textId="77777777" w:rsidR="009574E9" w:rsidRDefault="009574E9" w:rsidP="00DD3B49">
      <w:pPr>
        <w:pStyle w:val="12"/>
        <w:keepNext/>
      </w:pPr>
      <w:r>
        <w:t>Е</w:t>
      </w:r>
      <w:r w:rsidRPr="009D4D7C">
        <w:t xml:space="preserve">сли гражданин </w:t>
      </w:r>
      <w:r>
        <w:t xml:space="preserve">по какой-либо причине </w:t>
      </w:r>
      <w:r w:rsidRPr="009D4D7C">
        <w:t xml:space="preserve">не может явиться на прием согласно </w:t>
      </w:r>
      <w:r>
        <w:t xml:space="preserve">предварительно </w:t>
      </w:r>
      <w:r w:rsidRPr="009D4D7C">
        <w:t>созданной им записи на портале</w:t>
      </w:r>
      <w:r>
        <w:t xml:space="preserve"> пациента</w:t>
      </w:r>
      <w:r w:rsidRPr="009D4D7C">
        <w:t>,</w:t>
      </w:r>
      <w:r>
        <w:t xml:space="preserve"> то</w:t>
      </w:r>
      <w:r w:rsidRPr="009D4D7C">
        <w:t xml:space="preserve"> ему следует отменить </w:t>
      </w:r>
      <w:r>
        <w:t xml:space="preserve">соответствующую </w:t>
      </w:r>
      <w:r w:rsidRPr="009D4D7C">
        <w:t xml:space="preserve">запись </w:t>
      </w:r>
      <w:r>
        <w:t xml:space="preserve">(таким образом, </w:t>
      </w:r>
      <w:r w:rsidRPr="009D4D7C">
        <w:t xml:space="preserve">освободив время </w:t>
      </w:r>
      <w:r>
        <w:t xml:space="preserve">приема </w:t>
      </w:r>
      <w:r w:rsidRPr="009D4D7C">
        <w:t>для других граждан</w:t>
      </w:r>
      <w:r>
        <w:t>) одним из следующих способов:</w:t>
      </w:r>
    </w:p>
    <w:p w14:paraId="715403F6" w14:textId="77777777" w:rsidR="009574E9" w:rsidRDefault="009574E9" w:rsidP="009574E9">
      <w:pPr>
        <w:pStyle w:val="2a"/>
      </w:pPr>
      <w:r w:rsidRPr="009D4D7C">
        <w:t>на портале пациента</w:t>
      </w:r>
      <w:r>
        <w:t>;</w:t>
      </w:r>
    </w:p>
    <w:p w14:paraId="3F28E8A8" w14:textId="77777777" w:rsidR="009574E9" w:rsidRDefault="009574E9" w:rsidP="009574E9">
      <w:pPr>
        <w:pStyle w:val="2a"/>
      </w:pPr>
      <w:r>
        <w:t>ч</w:t>
      </w:r>
      <w:r w:rsidRPr="009D4D7C">
        <w:t xml:space="preserve">ерез </w:t>
      </w:r>
      <w:proofErr w:type="spellStart"/>
      <w:r w:rsidRPr="009D4D7C">
        <w:t>инфомат</w:t>
      </w:r>
      <w:proofErr w:type="spellEnd"/>
      <w:r>
        <w:t>;</w:t>
      </w:r>
    </w:p>
    <w:p w14:paraId="25CE5F63" w14:textId="77777777" w:rsidR="009B418D" w:rsidRDefault="009B418D" w:rsidP="009574E9">
      <w:pPr>
        <w:pStyle w:val="2a"/>
      </w:pPr>
      <w:r w:rsidRPr="009D4D7C">
        <w:t>в регистратур</w:t>
      </w:r>
      <w:r>
        <w:t>е</w:t>
      </w:r>
      <w:r w:rsidRPr="009D4D7C">
        <w:t xml:space="preserve"> МО</w:t>
      </w:r>
      <w:r>
        <w:t>;</w:t>
      </w:r>
    </w:p>
    <w:p w14:paraId="7EBE98E3" w14:textId="792E3187" w:rsidR="009574E9" w:rsidRDefault="009574E9" w:rsidP="009574E9">
      <w:pPr>
        <w:pStyle w:val="2a"/>
      </w:pPr>
      <w:r w:rsidRPr="009D4D7C">
        <w:t>через мобильное приложение</w:t>
      </w:r>
      <w:r>
        <w:t>.</w:t>
      </w:r>
    </w:p>
    <w:p w14:paraId="5AAD5870" w14:textId="1884F44D" w:rsidR="00DA6EE8" w:rsidRPr="009D4D7C" w:rsidRDefault="009574E9" w:rsidP="009574E9">
      <w:pPr>
        <w:pStyle w:val="12"/>
      </w:pPr>
      <w:r>
        <w:t>Е</w:t>
      </w:r>
      <w:r w:rsidRPr="009D4D7C">
        <w:t>сли гражданин не явился на прием к врачу</w:t>
      </w:r>
      <w:r w:rsidRPr="00E76948">
        <w:t xml:space="preserve"> </w:t>
      </w:r>
      <w:r w:rsidRPr="00CA4039">
        <w:rPr>
          <w:b/>
        </w:rPr>
        <w:t>3 (три)</w:t>
      </w:r>
      <w:r>
        <w:t xml:space="preserve"> </w:t>
      </w:r>
      <w:r w:rsidRPr="009D4D7C">
        <w:t xml:space="preserve">раза подряд без </w:t>
      </w:r>
      <w:r>
        <w:t xml:space="preserve">соответствующей </w:t>
      </w:r>
      <w:r w:rsidRPr="009D4D7C">
        <w:t xml:space="preserve">отмены ранее созданных записей на прием, </w:t>
      </w:r>
      <w:r>
        <w:t xml:space="preserve">то </w:t>
      </w:r>
      <w:r w:rsidRPr="009D4D7C">
        <w:t>данные гражданин</w:t>
      </w:r>
      <w:r>
        <w:t>а</w:t>
      </w:r>
      <w:r w:rsidRPr="009D4D7C">
        <w:t xml:space="preserve"> вносятся в список недобросовестных пользователей</w:t>
      </w:r>
      <w:r>
        <w:t>.</w:t>
      </w:r>
      <w:r w:rsidRPr="009D4D7C">
        <w:t xml:space="preserve"> </w:t>
      </w:r>
      <w:r>
        <w:t xml:space="preserve">Это будет </w:t>
      </w:r>
      <w:r w:rsidRPr="009D4D7C">
        <w:t>ограничива</w:t>
      </w:r>
      <w:r>
        <w:t>ть</w:t>
      </w:r>
      <w:r w:rsidRPr="009D4D7C">
        <w:t xml:space="preserve"> </w:t>
      </w:r>
      <w:r>
        <w:t xml:space="preserve">дальнейшее </w:t>
      </w:r>
      <w:r w:rsidRPr="009D4D7C">
        <w:t xml:space="preserve">право </w:t>
      </w:r>
      <w:r>
        <w:t xml:space="preserve">гражданина </w:t>
      </w:r>
      <w:r w:rsidRPr="009D4D7C">
        <w:t xml:space="preserve">на получение услуги «Запись на прием к врачу» </w:t>
      </w:r>
      <w:r>
        <w:t>через ИС «П</w:t>
      </w:r>
      <w:r w:rsidRPr="009D4D7C">
        <w:t>ортал пациента</w:t>
      </w:r>
      <w:r>
        <w:t>».</w:t>
      </w:r>
      <w:r w:rsidRPr="009D4D7C">
        <w:t xml:space="preserve"> </w:t>
      </w:r>
      <w:r>
        <w:t xml:space="preserve">Данное ограничение </w:t>
      </w:r>
      <w:r w:rsidRPr="009D4D7C">
        <w:t>ник</w:t>
      </w:r>
      <w:r>
        <w:t>оем образом</w:t>
      </w:r>
      <w:r w:rsidRPr="009D4D7C">
        <w:t xml:space="preserve"> не </w:t>
      </w:r>
      <w:r>
        <w:t>по</w:t>
      </w:r>
      <w:r w:rsidRPr="009D4D7C">
        <w:t xml:space="preserve">влияет на </w:t>
      </w:r>
      <w:r>
        <w:t xml:space="preserve">возможность гражданина </w:t>
      </w:r>
      <w:r w:rsidRPr="009D4D7C">
        <w:t>запис</w:t>
      </w:r>
      <w:r>
        <w:t xml:space="preserve">аться на прием в </w:t>
      </w:r>
      <w:r w:rsidRPr="009D4D7C">
        <w:t>регистратуре МО.</w:t>
      </w:r>
    </w:p>
    <w:p w14:paraId="30AF4B72" w14:textId="77777777" w:rsidR="00DA6EE8" w:rsidRPr="009D4D7C" w:rsidRDefault="00DA6EE8" w:rsidP="0099318B">
      <w:pPr>
        <w:pStyle w:val="20"/>
      </w:pPr>
      <w:bookmarkStart w:id="21" w:name="_Ref383593875"/>
      <w:bookmarkStart w:id="22" w:name="_Toc383602803"/>
      <w:r w:rsidRPr="009D4D7C">
        <w:t xml:space="preserve">Порядок записи на прием к врачу с использованием </w:t>
      </w:r>
      <w:proofErr w:type="spellStart"/>
      <w:r w:rsidRPr="009D4D7C">
        <w:t>инфомата</w:t>
      </w:r>
      <w:proofErr w:type="spellEnd"/>
      <w:r w:rsidRPr="009D4D7C">
        <w:t>.</w:t>
      </w:r>
      <w:bookmarkEnd w:id="21"/>
      <w:bookmarkEnd w:id="22"/>
    </w:p>
    <w:p w14:paraId="4FEE2D94" w14:textId="15612F2F" w:rsidR="00DA6EE8" w:rsidRDefault="00DA6EE8" w:rsidP="00CE4624">
      <w:pPr>
        <w:pStyle w:val="af5"/>
      </w:pPr>
      <w:r w:rsidRPr="009D4D7C">
        <w:t>Для получения услуги «Запись на прием к врачу»</w:t>
      </w:r>
      <w:r w:rsidR="00EC0269">
        <w:t xml:space="preserve"> с использованием </w:t>
      </w:r>
      <w:proofErr w:type="spellStart"/>
      <w:r w:rsidR="00EC0269">
        <w:t>инфомата</w:t>
      </w:r>
      <w:proofErr w:type="spellEnd"/>
      <w:r w:rsidR="00EC0269">
        <w:t xml:space="preserve"> </w:t>
      </w:r>
      <w:r w:rsidRPr="009D4D7C">
        <w:t>гражданин должен иметь при себе полис ОМС и пройти идентификацию (проверк</w:t>
      </w:r>
      <w:r w:rsidR="0005622D">
        <w:t>у</w:t>
      </w:r>
      <w:r w:rsidRPr="009D4D7C">
        <w:t xml:space="preserve"> на прикрепление к МО) в БД МО через </w:t>
      </w:r>
      <w:proofErr w:type="spellStart"/>
      <w:r w:rsidRPr="009D4D7C">
        <w:t>инфомат</w:t>
      </w:r>
      <w:proofErr w:type="spellEnd"/>
      <w:r w:rsidRPr="009D4D7C">
        <w:t>.</w:t>
      </w:r>
    </w:p>
    <w:p w14:paraId="4B10B1F6" w14:textId="230EB90F" w:rsidR="00777B17" w:rsidRPr="009D4D7C" w:rsidRDefault="00777B17" w:rsidP="00627B89">
      <w:pPr>
        <w:pStyle w:val="affffff0"/>
      </w:pPr>
      <w:r w:rsidRPr="009D4D7C">
        <w:lastRenderedPageBreak/>
        <w:t xml:space="preserve">Порядок записи </w:t>
      </w:r>
      <w:r w:rsidR="005B15BE" w:rsidRPr="009D4D7C">
        <w:t xml:space="preserve">гражданина </w:t>
      </w:r>
      <w:r w:rsidRPr="009D4D7C">
        <w:t xml:space="preserve">на прием к врачу с использованием </w:t>
      </w:r>
      <w:proofErr w:type="spellStart"/>
      <w:r w:rsidRPr="009D4D7C">
        <w:t>инфомата</w:t>
      </w:r>
      <w:proofErr w:type="spellEnd"/>
      <w:r w:rsidRPr="009D4D7C">
        <w:t>:</w:t>
      </w:r>
    </w:p>
    <w:p w14:paraId="7F576672" w14:textId="78988415" w:rsidR="00DA6EE8" w:rsidRPr="009D4D7C" w:rsidRDefault="005B15BE" w:rsidP="00DD3B49">
      <w:pPr>
        <w:pStyle w:val="13"/>
        <w:keepNext/>
        <w:numPr>
          <w:ilvl w:val="0"/>
          <w:numId w:val="52"/>
        </w:numPr>
      </w:pPr>
      <w:r>
        <w:t xml:space="preserve">Прохождение </w:t>
      </w:r>
      <w:r w:rsidR="006A0A87">
        <w:t xml:space="preserve">процедуры </w:t>
      </w:r>
      <w:r>
        <w:t>и</w:t>
      </w:r>
      <w:r w:rsidR="00DA6EE8" w:rsidRPr="009D4D7C">
        <w:t>дентификаци</w:t>
      </w:r>
      <w:r>
        <w:t>и.</w:t>
      </w:r>
      <w:r w:rsidR="00DA6EE8" w:rsidRPr="009D4D7C">
        <w:t xml:space="preserve"> </w:t>
      </w:r>
      <w:r>
        <w:t xml:space="preserve">Идентификация </w:t>
      </w:r>
      <w:r w:rsidR="00732B56">
        <w:t>гражданина как пациента</w:t>
      </w:r>
      <w:r w:rsidR="00DA6EE8" w:rsidRPr="009D4D7C">
        <w:t xml:space="preserve"> должна проходить одним из перечисленных </w:t>
      </w:r>
      <w:r w:rsidR="00EB0261">
        <w:t xml:space="preserve">ниже </w:t>
      </w:r>
      <w:r w:rsidR="00DA6EE8" w:rsidRPr="009D4D7C">
        <w:t>способов:</w:t>
      </w:r>
    </w:p>
    <w:p w14:paraId="555E0133" w14:textId="0EC42414" w:rsidR="00606CDA" w:rsidRDefault="00DA6EE8" w:rsidP="00DD3B49">
      <w:pPr>
        <w:pStyle w:val="22"/>
        <w:keepNext/>
      </w:pPr>
      <w:r w:rsidRPr="009D4D7C">
        <w:t>идентификация по данным</w:t>
      </w:r>
      <w:r w:rsidR="00606CDA">
        <w:t xml:space="preserve">, </w:t>
      </w:r>
      <w:r w:rsidR="00606CDA" w:rsidRPr="009D4D7C">
        <w:t xml:space="preserve">введенным </w:t>
      </w:r>
      <w:r w:rsidR="00606CDA">
        <w:t xml:space="preserve">вручную в </w:t>
      </w:r>
      <w:proofErr w:type="spellStart"/>
      <w:r w:rsidR="00606CDA">
        <w:t>инфомат</w:t>
      </w:r>
      <w:proofErr w:type="spellEnd"/>
      <w:r w:rsidR="00606CDA">
        <w:t>:</w:t>
      </w:r>
    </w:p>
    <w:p w14:paraId="5C687463" w14:textId="77777777" w:rsidR="00806B03" w:rsidRDefault="00055133" w:rsidP="0010548D">
      <w:pPr>
        <w:pStyle w:val="31"/>
      </w:pPr>
      <w:r w:rsidRPr="00606CDA">
        <w:t>номер полиса ОМС</w:t>
      </w:r>
      <w:r w:rsidR="00806B03">
        <w:t>;</w:t>
      </w:r>
    </w:p>
    <w:p w14:paraId="570221E4" w14:textId="2E45D2AE" w:rsidR="00DA6EE8" w:rsidRPr="00606CDA" w:rsidRDefault="00055133" w:rsidP="0010548D">
      <w:pPr>
        <w:pStyle w:val="31"/>
      </w:pPr>
      <w:r w:rsidRPr="00606CDA">
        <w:t>дата рождения;</w:t>
      </w:r>
    </w:p>
    <w:p w14:paraId="07DB190C" w14:textId="15A8DC83" w:rsidR="00DA6EE8" w:rsidRPr="009D4D7C" w:rsidRDefault="00DA6EE8" w:rsidP="00F653C4">
      <w:pPr>
        <w:pStyle w:val="22"/>
      </w:pPr>
      <w:r w:rsidRPr="00F653C4">
        <w:rPr>
          <w:rStyle w:val="27"/>
        </w:rPr>
        <w:t>автоматическая идентификация по данным скани</w:t>
      </w:r>
      <w:r w:rsidR="00816787" w:rsidRPr="00F653C4">
        <w:rPr>
          <w:rStyle w:val="27"/>
        </w:rPr>
        <w:t>рования штрих-кода</w:t>
      </w:r>
      <w:r w:rsidRPr="009D4D7C">
        <w:t xml:space="preserve"> полиса ОМС.</w:t>
      </w:r>
    </w:p>
    <w:p w14:paraId="1651A5B2" w14:textId="31F6007C" w:rsidR="00F653C4" w:rsidRDefault="00830EEE" w:rsidP="00DD3B49">
      <w:pPr>
        <w:pStyle w:val="13"/>
        <w:keepNext/>
        <w:rPr>
          <w:rStyle w:val="1b"/>
        </w:rPr>
      </w:pPr>
      <w:r>
        <w:rPr>
          <w:rStyle w:val="1b"/>
        </w:rPr>
        <w:t xml:space="preserve">Задание соответствующих параметров в </w:t>
      </w:r>
      <w:proofErr w:type="spellStart"/>
      <w:r>
        <w:rPr>
          <w:rStyle w:val="1b"/>
        </w:rPr>
        <w:t>инфомате</w:t>
      </w:r>
      <w:proofErr w:type="spellEnd"/>
      <w:r>
        <w:rPr>
          <w:rStyle w:val="1b"/>
        </w:rPr>
        <w:t xml:space="preserve"> (п</w:t>
      </w:r>
      <w:r w:rsidRPr="00D01569">
        <w:rPr>
          <w:rStyle w:val="1b"/>
        </w:rPr>
        <w:t xml:space="preserve">осле </w:t>
      </w:r>
      <w:r w:rsidR="0010548D">
        <w:t>прохождения процедуры и</w:t>
      </w:r>
      <w:r w:rsidR="0010548D" w:rsidRPr="009D4D7C">
        <w:t>дентификаци</w:t>
      </w:r>
      <w:r w:rsidR="0010548D">
        <w:t>и</w:t>
      </w:r>
      <w:r>
        <w:rPr>
          <w:rStyle w:val="1b"/>
        </w:rPr>
        <w:t>)</w:t>
      </w:r>
      <w:r w:rsidR="0010548D">
        <w:rPr>
          <w:rStyle w:val="1b"/>
        </w:rPr>
        <w:t>:</w:t>
      </w:r>
    </w:p>
    <w:p w14:paraId="1526F0A2" w14:textId="77777777" w:rsidR="00B43043" w:rsidRPr="00B43043" w:rsidRDefault="00DA6EE8" w:rsidP="00F653C4">
      <w:pPr>
        <w:pStyle w:val="22"/>
        <w:rPr>
          <w:rStyle w:val="1b"/>
          <w:rFonts w:eastAsia="Calibri"/>
          <w:lang w:eastAsia="en-US"/>
        </w:rPr>
      </w:pPr>
      <w:r w:rsidRPr="00D01569">
        <w:rPr>
          <w:rStyle w:val="1b"/>
        </w:rPr>
        <w:t>специальность врача</w:t>
      </w:r>
      <w:r w:rsidR="00B43043">
        <w:rPr>
          <w:rStyle w:val="1b"/>
        </w:rPr>
        <w:t>;</w:t>
      </w:r>
    </w:p>
    <w:p w14:paraId="1FD6BEB4" w14:textId="77777777" w:rsidR="00B43043" w:rsidRDefault="00DA6EE8" w:rsidP="00F653C4">
      <w:pPr>
        <w:pStyle w:val="22"/>
      </w:pPr>
      <w:r w:rsidRPr="00D01569">
        <w:rPr>
          <w:rStyle w:val="1b"/>
        </w:rPr>
        <w:t>ФИО</w:t>
      </w:r>
      <w:r w:rsidRPr="009D4D7C">
        <w:t xml:space="preserve"> врача</w:t>
      </w:r>
      <w:r w:rsidR="00B43043">
        <w:t>;</w:t>
      </w:r>
    </w:p>
    <w:p w14:paraId="29DD90A0" w14:textId="7AB9BA87" w:rsidR="00B43043" w:rsidRDefault="00DA6EE8" w:rsidP="00F653C4">
      <w:pPr>
        <w:pStyle w:val="22"/>
      </w:pPr>
      <w:r w:rsidRPr="009D4D7C">
        <w:t>дат</w:t>
      </w:r>
      <w:r w:rsidR="00B43043">
        <w:t>а</w:t>
      </w:r>
      <w:r w:rsidRPr="009D4D7C">
        <w:t xml:space="preserve"> и время приема</w:t>
      </w:r>
      <w:r w:rsidR="00B43043">
        <w:t xml:space="preserve"> в МО, указанной по умолчанию</w:t>
      </w:r>
      <w:r w:rsidR="00CA1C82">
        <w:t xml:space="preserve"> (или </w:t>
      </w:r>
      <w:r w:rsidR="00CA1C82" w:rsidRPr="009D4D7C">
        <w:t>выб</w:t>
      </w:r>
      <w:r w:rsidR="00CA1C82">
        <w:t>ор</w:t>
      </w:r>
      <w:r w:rsidR="00CA1C82" w:rsidRPr="009D4D7C">
        <w:t xml:space="preserve"> </w:t>
      </w:r>
      <w:r w:rsidR="00CA1C82">
        <w:t xml:space="preserve">иной </w:t>
      </w:r>
      <w:r w:rsidR="00CA1C82" w:rsidRPr="009D4D7C">
        <w:t>МО</w:t>
      </w:r>
      <w:r w:rsidR="00CA1C82">
        <w:t>)</w:t>
      </w:r>
      <w:r w:rsidR="00B43043">
        <w:t>;</w:t>
      </w:r>
    </w:p>
    <w:p w14:paraId="2C6A2906" w14:textId="7025556D" w:rsidR="00DA6EE8" w:rsidRPr="009D4D7C" w:rsidRDefault="00AC16BA" w:rsidP="00B43043">
      <w:pPr>
        <w:pStyle w:val="13"/>
      </w:pPr>
      <w:r w:rsidRPr="009D4D7C">
        <w:t>Осуществл</w:t>
      </w:r>
      <w:r>
        <w:t>ение</w:t>
      </w:r>
      <w:r w:rsidRPr="009D4D7C">
        <w:t xml:space="preserve"> запис</w:t>
      </w:r>
      <w:r>
        <w:t>и</w:t>
      </w:r>
      <w:r w:rsidRPr="009D4D7C">
        <w:t xml:space="preserve"> на прием к врачу в БД выбранной МО.</w:t>
      </w:r>
    </w:p>
    <w:p w14:paraId="10A0A496" w14:textId="7DD6CE54" w:rsidR="001F2BE1" w:rsidRDefault="001F2BE1" w:rsidP="001F2BE1">
      <w:pPr>
        <w:pStyle w:val="affffff0"/>
      </w:pPr>
      <w:r>
        <w:t>Примечания:</w:t>
      </w:r>
    </w:p>
    <w:p w14:paraId="7FB49B46" w14:textId="22FF3DA3" w:rsidR="00DA6EE8" w:rsidRPr="009D4D7C" w:rsidRDefault="00DA2726" w:rsidP="001F2BE1">
      <w:pPr>
        <w:pStyle w:val="12"/>
      </w:pPr>
      <w:r w:rsidRPr="009D4D7C">
        <w:t xml:space="preserve">В случае успешного завершения операции записи </w:t>
      </w:r>
      <w:r w:rsidR="00EC4F64" w:rsidRPr="009D4D7C">
        <w:t>гражданин</w:t>
      </w:r>
      <w:r w:rsidR="00EC4F64">
        <w:t>а</w:t>
      </w:r>
      <w:r w:rsidR="00EC4F64" w:rsidRPr="009D4D7C">
        <w:t xml:space="preserve"> </w:t>
      </w:r>
      <w:r>
        <w:t xml:space="preserve">на прием система автоматически </w:t>
      </w:r>
      <w:r w:rsidRPr="009D4D7C">
        <w:t xml:space="preserve">выводит соответствующее сообщение и предложение распечатать талон. </w:t>
      </w:r>
      <w:r w:rsidR="003D1293" w:rsidRPr="009D4D7C">
        <w:t xml:space="preserve">Выбранное время </w:t>
      </w:r>
      <w:r w:rsidR="003D1293">
        <w:t xml:space="preserve">приема </w:t>
      </w:r>
      <w:r w:rsidR="003D1293" w:rsidRPr="009D4D7C">
        <w:t>становится недоступным для записи други</w:t>
      </w:r>
      <w:r w:rsidR="003D1293">
        <w:t>ми</w:t>
      </w:r>
      <w:r w:rsidR="003D1293" w:rsidRPr="009D4D7C">
        <w:t xml:space="preserve"> граждан</w:t>
      </w:r>
      <w:r w:rsidR="003D1293">
        <w:t>ами</w:t>
      </w:r>
      <w:r w:rsidR="003D1293" w:rsidRPr="009D4D7C">
        <w:t>.</w:t>
      </w:r>
    </w:p>
    <w:p w14:paraId="4EB5D34D" w14:textId="11C91930" w:rsidR="00DA6EE8" w:rsidRPr="00E65F8D" w:rsidRDefault="004B4A9C" w:rsidP="001F2BE1">
      <w:pPr>
        <w:pStyle w:val="12"/>
      </w:pPr>
      <w:r w:rsidRPr="00E65F8D">
        <w:t xml:space="preserve">Запись на прием к врачу может быть выполнена к врачам только тех специальностей, по которым на портале пациента представлено расписание приема от МО. </w:t>
      </w:r>
      <w:r w:rsidR="00DA6EE8" w:rsidRPr="00E65F8D">
        <w:t xml:space="preserve">При отсутствии в расписании </w:t>
      </w:r>
      <w:r w:rsidRPr="00E65F8D">
        <w:t xml:space="preserve">конкретного </w:t>
      </w:r>
      <w:r w:rsidR="00DA6EE8" w:rsidRPr="00E65F8D">
        <w:t>врача</w:t>
      </w:r>
      <w:r w:rsidR="00B116E6" w:rsidRPr="00E65F8D">
        <w:t> / специальности</w:t>
      </w:r>
      <w:r w:rsidR="00DA6EE8" w:rsidRPr="00E65F8D">
        <w:t xml:space="preserve"> </w:t>
      </w:r>
      <w:r w:rsidRPr="00E65F8D">
        <w:t>гражданину</w:t>
      </w:r>
      <w:r w:rsidR="00DA6EE8" w:rsidRPr="00E65F8D">
        <w:t xml:space="preserve"> </w:t>
      </w:r>
      <w:r w:rsidR="00E65F8D" w:rsidRPr="00E65F8D">
        <w:t xml:space="preserve">необходимо </w:t>
      </w:r>
      <w:r w:rsidR="004A52D6" w:rsidRPr="00E65F8D">
        <w:t>обратиться в регистратуру МО.</w:t>
      </w:r>
    </w:p>
    <w:p w14:paraId="30780904" w14:textId="364970F9" w:rsidR="00DA6EE8" w:rsidRPr="009D4D7C" w:rsidRDefault="00DA2726" w:rsidP="001F2BE1">
      <w:pPr>
        <w:pStyle w:val="12"/>
      </w:pPr>
      <w:r>
        <w:t>Е</w:t>
      </w:r>
      <w:r w:rsidRPr="009D4D7C">
        <w:t xml:space="preserve">сли </w:t>
      </w:r>
      <w:r>
        <w:t xml:space="preserve">в системе отсутствует возможность для </w:t>
      </w:r>
      <w:r w:rsidRPr="009D4D7C">
        <w:t>выполн</w:t>
      </w:r>
      <w:r>
        <w:t>ения</w:t>
      </w:r>
      <w:r w:rsidRPr="009D4D7C">
        <w:t xml:space="preserve"> запис</w:t>
      </w:r>
      <w:r>
        <w:t>и</w:t>
      </w:r>
      <w:r w:rsidRPr="009D4D7C">
        <w:t xml:space="preserve"> </w:t>
      </w:r>
      <w:r>
        <w:t xml:space="preserve">на прием </w:t>
      </w:r>
      <w:r w:rsidRPr="009D4D7C">
        <w:t>(специально</w:t>
      </w:r>
      <w:r>
        <w:t>сть врача не соответствует поло</w:t>
      </w:r>
      <w:r w:rsidRPr="009D4D7C">
        <w:t>возрастным характеристикам гражданина, сервис МО недоступен, выбранное время уже занято)</w:t>
      </w:r>
      <w:r>
        <w:t>, то</w:t>
      </w:r>
      <w:r w:rsidRPr="009D4D7C">
        <w:t xml:space="preserve"> </w:t>
      </w:r>
      <w:r>
        <w:t xml:space="preserve">система автоматически </w:t>
      </w:r>
      <w:r w:rsidRPr="009D4D7C">
        <w:t>выводит соответствующее сообщение с указанием причины отказа.</w:t>
      </w:r>
    </w:p>
    <w:p w14:paraId="07FEA258" w14:textId="3C69E659" w:rsidR="00DA6EE8" w:rsidRDefault="00AC6F43" w:rsidP="001F2BE1">
      <w:pPr>
        <w:pStyle w:val="12"/>
      </w:pPr>
      <w:r>
        <w:t>Е</w:t>
      </w:r>
      <w:r w:rsidRPr="009D4D7C">
        <w:t>сли проверка на прикрепление</w:t>
      </w:r>
      <w:r>
        <w:t> </w:t>
      </w:r>
      <w:r w:rsidRPr="009D4D7C">
        <w:t>/</w:t>
      </w:r>
      <w:r>
        <w:t> </w:t>
      </w:r>
      <w:r w:rsidRPr="009D4D7C">
        <w:t xml:space="preserve">наличие в БД МО </w:t>
      </w:r>
      <w:r w:rsidRPr="00753338">
        <w:t>данных</w:t>
      </w:r>
      <w:r w:rsidRPr="009D4D7C">
        <w:t xml:space="preserve"> </w:t>
      </w:r>
      <w:r>
        <w:t xml:space="preserve">гражданина </w:t>
      </w:r>
      <w:r w:rsidRPr="009D4D7C">
        <w:t xml:space="preserve">не пройдена, </w:t>
      </w:r>
      <w:r>
        <w:t xml:space="preserve">система автоматически </w:t>
      </w:r>
      <w:r w:rsidRPr="009D4D7C">
        <w:t>выводит соответствующее сообщение с предложением обратиться в регистратуру МО для внесения информации в БД МО.</w:t>
      </w:r>
    </w:p>
    <w:p w14:paraId="63C19A65" w14:textId="547E406A" w:rsidR="00AC6F43" w:rsidRDefault="00AC6F43" w:rsidP="00967BDD">
      <w:pPr>
        <w:pStyle w:val="12"/>
        <w:keepNext/>
      </w:pPr>
      <w:r>
        <w:t>Е</w:t>
      </w:r>
      <w:r w:rsidRPr="009D4D7C">
        <w:t xml:space="preserve">сли гражданин </w:t>
      </w:r>
      <w:r>
        <w:t xml:space="preserve">по какой-либо причине </w:t>
      </w:r>
      <w:r w:rsidRPr="009D4D7C">
        <w:t xml:space="preserve">не может явиться на прием согласно </w:t>
      </w:r>
      <w:r>
        <w:t xml:space="preserve">предварительно </w:t>
      </w:r>
      <w:r w:rsidRPr="009D4D7C">
        <w:t xml:space="preserve">созданной им записи через </w:t>
      </w:r>
      <w:proofErr w:type="spellStart"/>
      <w:r w:rsidRPr="009D4D7C">
        <w:t>инфомат</w:t>
      </w:r>
      <w:proofErr w:type="spellEnd"/>
      <w:r w:rsidRPr="009D4D7C">
        <w:t>,</w:t>
      </w:r>
      <w:r>
        <w:t xml:space="preserve"> то</w:t>
      </w:r>
      <w:r w:rsidRPr="009D4D7C">
        <w:t xml:space="preserve"> ему следует отменить </w:t>
      </w:r>
      <w:r>
        <w:t xml:space="preserve">соответствующую </w:t>
      </w:r>
      <w:r w:rsidRPr="009D4D7C">
        <w:t xml:space="preserve">запись </w:t>
      </w:r>
      <w:r>
        <w:t xml:space="preserve">(таким образом, </w:t>
      </w:r>
      <w:r w:rsidRPr="009D4D7C">
        <w:t xml:space="preserve">освободив время </w:t>
      </w:r>
      <w:r>
        <w:t xml:space="preserve">приема </w:t>
      </w:r>
      <w:r w:rsidRPr="009D4D7C">
        <w:t>для других граждан</w:t>
      </w:r>
      <w:r>
        <w:t>) одним из следующих способов:</w:t>
      </w:r>
    </w:p>
    <w:p w14:paraId="154D041D" w14:textId="77777777" w:rsidR="00AC6F43" w:rsidRDefault="00AC6F43" w:rsidP="00AC6F43">
      <w:pPr>
        <w:pStyle w:val="2a"/>
      </w:pPr>
      <w:r w:rsidRPr="009D4D7C">
        <w:t>на портале пациента</w:t>
      </w:r>
      <w:r>
        <w:t>;</w:t>
      </w:r>
    </w:p>
    <w:p w14:paraId="46A383D5" w14:textId="77777777" w:rsidR="00AC6F43" w:rsidRDefault="00AC6F43" w:rsidP="00AC6F43">
      <w:pPr>
        <w:pStyle w:val="2a"/>
      </w:pPr>
      <w:r>
        <w:t>ч</w:t>
      </w:r>
      <w:r w:rsidRPr="009D4D7C">
        <w:t xml:space="preserve">ерез </w:t>
      </w:r>
      <w:proofErr w:type="spellStart"/>
      <w:r w:rsidRPr="009D4D7C">
        <w:t>инфомат</w:t>
      </w:r>
      <w:proofErr w:type="spellEnd"/>
      <w:r>
        <w:t>;</w:t>
      </w:r>
    </w:p>
    <w:p w14:paraId="683C9498" w14:textId="77777777" w:rsidR="009B418D" w:rsidRDefault="009B418D" w:rsidP="00AC6F43">
      <w:pPr>
        <w:pStyle w:val="2a"/>
      </w:pPr>
      <w:r w:rsidRPr="009D4D7C">
        <w:t>в регистратур</w:t>
      </w:r>
      <w:r>
        <w:t>е</w:t>
      </w:r>
      <w:r w:rsidRPr="009D4D7C">
        <w:t xml:space="preserve"> МО</w:t>
      </w:r>
      <w:r>
        <w:t>;</w:t>
      </w:r>
    </w:p>
    <w:p w14:paraId="0AFA5EA8" w14:textId="771D85A7" w:rsidR="00AC6F43" w:rsidRDefault="00AC6F43" w:rsidP="00AC6F43">
      <w:pPr>
        <w:pStyle w:val="2a"/>
      </w:pPr>
      <w:r w:rsidRPr="009D4D7C">
        <w:t>через мобильное приложение</w:t>
      </w:r>
      <w:r>
        <w:t>.</w:t>
      </w:r>
    </w:p>
    <w:p w14:paraId="6B406CCB" w14:textId="47D26D56" w:rsidR="00DA6EE8" w:rsidRPr="009D4D7C" w:rsidRDefault="00DA6EE8" w:rsidP="00202839">
      <w:pPr>
        <w:pStyle w:val="20"/>
      </w:pPr>
      <w:bookmarkStart w:id="23" w:name="_Ref383593884"/>
      <w:bookmarkStart w:id="24" w:name="_Toc383602804"/>
      <w:r w:rsidRPr="009D4D7C">
        <w:lastRenderedPageBreak/>
        <w:t>Порядок записи на прием к врачу с использованием мобильного приложения</w:t>
      </w:r>
      <w:bookmarkEnd w:id="23"/>
      <w:bookmarkEnd w:id="24"/>
    </w:p>
    <w:p w14:paraId="219AA1A8" w14:textId="79182151" w:rsidR="00DA6EE8" w:rsidRPr="009F1334" w:rsidRDefault="007A1017" w:rsidP="00097176">
      <w:pPr>
        <w:pStyle w:val="af5"/>
      </w:pPr>
      <w:r w:rsidRPr="009F1334">
        <w:t>Чтобы воспользоваться возможностью записи на прием к врачу с использованием мобильного приложения</w:t>
      </w:r>
      <w:r w:rsidR="007201B1">
        <w:t xml:space="preserve"> </w:t>
      </w:r>
      <w:r w:rsidR="007201B1" w:rsidRPr="009F1334">
        <w:t>ИС «Портал пациента»</w:t>
      </w:r>
      <w:r w:rsidRPr="009F1334">
        <w:t xml:space="preserve">, </w:t>
      </w:r>
      <w:r w:rsidR="00033AFE">
        <w:t xml:space="preserve">гражданину </w:t>
      </w:r>
      <w:r w:rsidRPr="009F1334">
        <w:t xml:space="preserve">необходимо загрузить </w:t>
      </w:r>
      <w:r w:rsidR="002655B2">
        <w:t xml:space="preserve">соответствующий </w:t>
      </w:r>
      <w:r w:rsidRPr="009F1334">
        <w:t>дистрибутив, расположенн</w:t>
      </w:r>
      <w:r w:rsidR="002D5361">
        <w:t>ый</w:t>
      </w:r>
      <w:r w:rsidRPr="009F1334">
        <w:t xml:space="preserve"> </w:t>
      </w:r>
      <w:r w:rsidR="00097176" w:rsidRPr="009F1334">
        <w:t>по адресу:</w:t>
      </w:r>
      <w:r w:rsidR="00F41DB3">
        <w:t xml:space="preserve"> </w:t>
      </w:r>
      <w:r w:rsidR="00F41DB3">
        <w:rPr>
          <w:u w:val="single"/>
        </w:rPr>
        <w:tab/>
      </w:r>
      <w:r w:rsidR="00F41DB3">
        <w:rPr>
          <w:u w:val="single"/>
        </w:rPr>
        <w:tab/>
      </w:r>
      <w:r w:rsidR="00F41DB3">
        <w:rPr>
          <w:u w:val="single"/>
        </w:rPr>
        <w:tab/>
      </w:r>
      <w:r w:rsidR="00F41DB3">
        <w:rPr>
          <w:u w:val="single"/>
        </w:rPr>
        <w:tab/>
      </w:r>
      <w:r w:rsidR="00A414C5">
        <w:rPr>
          <w:u w:val="single"/>
        </w:rPr>
        <w:tab/>
      </w:r>
      <w:r w:rsidR="00097176" w:rsidRPr="009F1334">
        <w:t>.</w:t>
      </w:r>
    </w:p>
    <w:p w14:paraId="4475F2B9" w14:textId="398890CC" w:rsidR="00DA6EE8" w:rsidRPr="009D4D7C" w:rsidRDefault="00DA6EE8" w:rsidP="00097176">
      <w:pPr>
        <w:pStyle w:val="af5"/>
      </w:pPr>
      <w:r w:rsidRPr="009D4D7C">
        <w:t xml:space="preserve">Для получения услуги «Запись на прием к врачу» с использованием мобильного приложения гражданин должен иметь </w:t>
      </w:r>
      <w:r w:rsidR="00003987">
        <w:t xml:space="preserve">при себе </w:t>
      </w:r>
      <w:r w:rsidR="00003987" w:rsidRPr="00003987">
        <w:t>полис ОМС</w:t>
      </w:r>
      <w:r w:rsidR="00097176">
        <w:t>.</w:t>
      </w:r>
    </w:p>
    <w:p w14:paraId="7BED7434" w14:textId="77777777" w:rsidR="00DA6EE8" w:rsidRPr="009D4D7C" w:rsidRDefault="00DA6EE8" w:rsidP="00FD127C">
      <w:pPr>
        <w:pStyle w:val="affffff0"/>
      </w:pPr>
      <w:proofErr w:type="gramStart"/>
      <w:r w:rsidRPr="009D4D7C">
        <w:t>Действия гражданина для получения услуги «Запись на прем к врачу» с использованием мобильного приложения:</w:t>
      </w:r>
      <w:proofErr w:type="gramEnd"/>
    </w:p>
    <w:p w14:paraId="5F8FD64A" w14:textId="25D2F753" w:rsidR="00DA6EE8" w:rsidRPr="009D4D7C" w:rsidRDefault="00FD127C" w:rsidP="00FD127C">
      <w:pPr>
        <w:pStyle w:val="13"/>
        <w:numPr>
          <w:ilvl w:val="0"/>
          <w:numId w:val="53"/>
        </w:numPr>
      </w:pPr>
      <w:r w:rsidRPr="009D4D7C">
        <w:t xml:space="preserve">Запуск </w:t>
      </w:r>
      <w:r w:rsidR="00DA6EE8" w:rsidRPr="009D4D7C">
        <w:t>мобильного приложения</w:t>
      </w:r>
      <w:r>
        <w:t>.</w:t>
      </w:r>
    </w:p>
    <w:p w14:paraId="17B3CED3" w14:textId="77777777" w:rsidR="004A0272" w:rsidRDefault="00DA6EE8" w:rsidP="00AE376A">
      <w:pPr>
        <w:pStyle w:val="13"/>
        <w:keepNext/>
        <w:numPr>
          <w:ilvl w:val="0"/>
          <w:numId w:val="53"/>
        </w:numPr>
      </w:pPr>
      <w:r w:rsidRPr="009D4D7C">
        <w:t>Создание профиля:</w:t>
      </w:r>
    </w:p>
    <w:p w14:paraId="740E7E25" w14:textId="77777777" w:rsidR="004A0272" w:rsidRDefault="004A0272" w:rsidP="004A0272">
      <w:pPr>
        <w:pStyle w:val="22"/>
        <w:numPr>
          <w:ilvl w:val="1"/>
          <w:numId w:val="53"/>
        </w:numPr>
      </w:pPr>
      <w:r>
        <w:t>ввод имени профиля;</w:t>
      </w:r>
    </w:p>
    <w:p w14:paraId="2E177B2A" w14:textId="77777777" w:rsidR="004A0272" w:rsidRDefault="004A0272" w:rsidP="004A0272">
      <w:pPr>
        <w:pStyle w:val="22"/>
        <w:numPr>
          <w:ilvl w:val="1"/>
          <w:numId w:val="53"/>
        </w:numPr>
      </w:pPr>
      <w:r>
        <w:t>ввод номера полиса ОМС;</w:t>
      </w:r>
    </w:p>
    <w:p w14:paraId="2C1CC833" w14:textId="49B80F01" w:rsidR="00DA6EE8" w:rsidRPr="009D4D7C" w:rsidRDefault="004A0272" w:rsidP="004A0272">
      <w:pPr>
        <w:pStyle w:val="22"/>
        <w:numPr>
          <w:ilvl w:val="1"/>
          <w:numId w:val="53"/>
        </w:numPr>
      </w:pPr>
      <w:r>
        <w:t xml:space="preserve">ввод </w:t>
      </w:r>
      <w:r w:rsidR="00DA6EE8" w:rsidRPr="009D4D7C">
        <w:t>даты рождения</w:t>
      </w:r>
      <w:r w:rsidR="003413F4">
        <w:t>;</w:t>
      </w:r>
    </w:p>
    <w:p w14:paraId="4AFCB660" w14:textId="3B8D125A" w:rsidR="0093546B" w:rsidRDefault="00DA6EE8" w:rsidP="00FD127C">
      <w:pPr>
        <w:pStyle w:val="13"/>
        <w:numPr>
          <w:ilvl w:val="0"/>
          <w:numId w:val="53"/>
        </w:numPr>
      </w:pPr>
      <w:r w:rsidRPr="009D4D7C">
        <w:t>Выбор МО</w:t>
      </w:r>
      <w:r w:rsidR="00FD127C">
        <w:t>.</w:t>
      </w:r>
    </w:p>
    <w:p w14:paraId="164CB1D5" w14:textId="77777777" w:rsidR="0093546B" w:rsidRPr="00753338" w:rsidRDefault="0093546B" w:rsidP="0093546B">
      <w:pPr>
        <w:pStyle w:val="af5"/>
      </w:pPr>
      <w:proofErr w:type="gramStart"/>
      <w:r w:rsidRPr="00753338">
        <w:t>Если в МО используется принцип прикрепления</w:t>
      </w:r>
      <w:r>
        <w:t>, системой о</w:t>
      </w:r>
      <w:r w:rsidRPr="00753338">
        <w:t xml:space="preserve">существляется проверка на прикрепление </w:t>
      </w:r>
      <w:r>
        <w:t xml:space="preserve">гражданина </w:t>
      </w:r>
      <w:r w:rsidRPr="00753338">
        <w:t>к выбранной МО в БД МО.</w:t>
      </w:r>
      <w:proofErr w:type="gramEnd"/>
      <w:r w:rsidRPr="00753338">
        <w:t xml:space="preserve"> Если в МО не использует</w:t>
      </w:r>
      <w:r>
        <w:t>ся</w:t>
      </w:r>
      <w:r w:rsidRPr="00753338">
        <w:t xml:space="preserve"> принцип прикрепления</w:t>
      </w:r>
      <w:r>
        <w:t xml:space="preserve"> </w:t>
      </w:r>
      <w:r w:rsidRPr="00753338">
        <w:t>(консультационные центры, травматологические центры, диспансеры и т.д.)</w:t>
      </w:r>
      <w:r>
        <w:t>, системой о</w:t>
      </w:r>
      <w:r w:rsidRPr="00753338">
        <w:t>существляется проверка на наличие указанных данных в БД МО</w:t>
      </w:r>
      <w:r>
        <w:t>.</w:t>
      </w:r>
      <w:r w:rsidRPr="00753338">
        <w:t xml:space="preserve"> Проверка осущест</w:t>
      </w:r>
      <w:r>
        <w:t>вляется в автоматическом режиме</w:t>
      </w:r>
      <w:r w:rsidRPr="00753338">
        <w:t xml:space="preserve"> </w:t>
      </w:r>
      <w:r>
        <w:t>(</w:t>
      </w:r>
      <w:r w:rsidRPr="00753338">
        <w:t>без участия человека</w:t>
      </w:r>
      <w:r>
        <w:t>)</w:t>
      </w:r>
      <w:r w:rsidRPr="00753338">
        <w:t>.</w:t>
      </w:r>
    </w:p>
    <w:p w14:paraId="0271985D" w14:textId="77777777" w:rsidR="00583869" w:rsidRDefault="00583869" w:rsidP="00583869">
      <w:pPr>
        <w:pStyle w:val="13"/>
      </w:pPr>
      <w:r>
        <w:t>Выбор</w:t>
      </w:r>
      <w:r w:rsidRPr="009D4D7C">
        <w:t xml:space="preserve"> специальност</w:t>
      </w:r>
      <w:r>
        <w:t>и</w:t>
      </w:r>
      <w:r w:rsidRPr="009D4D7C">
        <w:t xml:space="preserve"> врача,</w:t>
      </w:r>
      <w:r>
        <w:t xml:space="preserve"> а также</w:t>
      </w:r>
      <w:r w:rsidRPr="009D4D7C">
        <w:t xml:space="preserve"> дат</w:t>
      </w:r>
      <w:r>
        <w:t>ы</w:t>
      </w:r>
      <w:r w:rsidRPr="009D4D7C">
        <w:t xml:space="preserve"> и врем</w:t>
      </w:r>
      <w:r>
        <w:t>ени</w:t>
      </w:r>
      <w:r w:rsidRPr="009D4D7C">
        <w:t xml:space="preserve"> приема </w:t>
      </w:r>
      <w:r>
        <w:t>(п</w:t>
      </w:r>
      <w:r w:rsidRPr="009D4D7C">
        <w:t>осле успешного прохождения проверки гражданин</w:t>
      </w:r>
      <w:r>
        <w:t>а).</w:t>
      </w:r>
    </w:p>
    <w:p w14:paraId="160885EB" w14:textId="77777777" w:rsidR="00583869" w:rsidRDefault="00583869" w:rsidP="00583869">
      <w:pPr>
        <w:pStyle w:val="13"/>
      </w:pPr>
      <w:r w:rsidRPr="009D4D7C">
        <w:t>Осуществл</w:t>
      </w:r>
      <w:r>
        <w:t>ение</w:t>
      </w:r>
      <w:r w:rsidRPr="009D4D7C">
        <w:t xml:space="preserve"> запис</w:t>
      </w:r>
      <w:r>
        <w:t>и</w:t>
      </w:r>
      <w:r w:rsidRPr="009D4D7C">
        <w:t xml:space="preserve"> на прием к врачу в БД выбранной МО.</w:t>
      </w:r>
    </w:p>
    <w:p w14:paraId="4E70B4E3" w14:textId="60063939" w:rsidR="00C54922" w:rsidRDefault="00C54922" w:rsidP="00583869">
      <w:pPr>
        <w:pStyle w:val="affffff0"/>
      </w:pPr>
      <w:r>
        <w:t>Примечания:</w:t>
      </w:r>
    </w:p>
    <w:p w14:paraId="26C86E77" w14:textId="6C5A48DA" w:rsidR="00DA6EE8" w:rsidRPr="009D4D7C" w:rsidRDefault="008115BF" w:rsidP="00C54922">
      <w:pPr>
        <w:pStyle w:val="12"/>
      </w:pPr>
      <w:r w:rsidRPr="009D4D7C">
        <w:t>В случае успешного завершения операции записи гражданин</w:t>
      </w:r>
      <w:r>
        <w:t>а</w:t>
      </w:r>
      <w:r w:rsidRPr="009D4D7C">
        <w:t xml:space="preserve"> </w:t>
      </w:r>
      <w:r>
        <w:t xml:space="preserve">на прием система автоматически </w:t>
      </w:r>
      <w:r w:rsidRPr="009D4D7C">
        <w:t xml:space="preserve">выводит соответствующее сообщение и предложение распечатать талон. </w:t>
      </w:r>
      <w:r w:rsidR="003D1293" w:rsidRPr="009D4D7C">
        <w:t xml:space="preserve">Выбранное время </w:t>
      </w:r>
      <w:r w:rsidR="003D1293">
        <w:t xml:space="preserve">приема </w:t>
      </w:r>
      <w:r w:rsidR="003D1293" w:rsidRPr="009D4D7C">
        <w:t>становится недоступным для записи други</w:t>
      </w:r>
      <w:r w:rsidR="003D1293">
        <w:t>ми</w:t>
      </w:r>
      <w:r w:rsidR="003D1293" w:rsidRPr="009D4D7C">
        <w:t xml:space="preserve"> граждан</w:t>
      </w:r>
      <w:r w:rsidR="003D1293">
        <w:t>ами</w:t>
      </w:r>
      <w:r w:rsidR="003D1293" w:rsidRPr="009D4D7C">
        <w:t>.</w:t>
      </w:r>
    </w:p>
    <w:p w14:paraId="72429CD3" w14:textId="5E6B44BD" w:rsidR="00DA6EE8" w:rsidRPr="009D4D7C" w:rsidRDefault="00435064" w:rsidP="00C54922">
      <w:pPr>
        <w:pStyle w:val="12"/>
      </w:pPr>
      <w:r>
        <w:t>Е</w:t>
      </w:r>
      <w:r w:rsidRPr="009D4D7C">
        <w:t xml:space="preserve">сли </w:t>
      </w:r>
      <w:r>
        <w:t xml:space="preserve">в системе отсутствует возможность для </w:t>
      </w:r>
      <w:r w:rsidRPr="009D4D7C">
        <w:t>выполн</w:t>
      </w:r>
      <w:r>
        <w:t>ения</w:t>
      </w:r>
      <w:r w:rsidRPr="009D4D7C">
        <w:t xml:space="preserve"> запис</w:t>
      </w:r>
      <w:r>
        <w:t>и</w:t>
      </w:r>
      <w:r w:rsidRPr="009D4D7C">
        <w:t xml:space="preserve"> </w:t>
      </w:r>
      <w:r>
        <w:t xml:space="preserve">на прием </w:t>
      </w:r>
      <w:r w:rsidRPr="009D4D7C">
        <w:t>(специально</w:t>
      </w:r>
      <w:r>
        <w:t>сть врача не соответствует поло</w:t>
      </w:r>
      <w:r w:rsidRPr="009D4D7C">
        <w:t>возрастным характеристикам гражданина, сервис МО недоступен, выбранное время уже занято)</w:t>
      </w:r>
      <w:r>
        <w:t>, то</w:t>
      </w:r>
      <w:r w:rsidRPr="009D4D7C">
        <w:t xml:space="preserve"> </w:t>
      </w:r>
      <w:r>
        <w:t xml:space="preserve">система автоматически </w:t>
      </w:r>
      <w:r w:rsidRPr="009D4D7C">
        <w:t>выводит соответствующее сообщение с указанием причины отказа.</w:t>
      </w:r>
    </w:p>
    <w:p w14:paraId="00874371" w14:textId="4BA3326F" w:rsidR="00DA6EE8" w:rsidRPr="009D4D7C" w:rsidRDefault="00435064" w:rsidP="00C54922">
      <w:pPr>
        <w:pStyle w:val="12"/>
      </w:pPr>
      <w:r>
        <w:t>Е</w:t>
      </w:r>
      <w:r w:rsidRPr="009D4D7C">
        <w:t>сли проверка на прикрепление</w:t>
      </w:r>
      <w:r>
        <w:t> </w:t>
      </w:r>
      <w:r w:rsidRPr="009D4D7C">
        <w:t>/</w:t>
      </w:r>
      <w:r>
        <w:t> </w:t>
      </w:r>
      <w:r w:rsidRPr="009D4D7C">
        <w:t xml:space="preserve">наличие в БД МО </w:t>
      </w:r>
      <w:r w:rsidRPr="00753338">
        <w:t>данных</w:t>
      </w:r>
      <w:r w:rsidRPr="009D4D7C">
        <w:t xml:space="preserve"> </w:t>
      </w:r>
      <w:r>
        <w:t xml:space="preserve">гражданина </w:t>
      </w:r>
      <w:r w:rsidRPr="009D4D7C">
        <w:t xml:space="preserve">не пройдена, </w:t>
      </w:r>
      <w:r>
        <w:t xml:space="preserve">система автоматически </w:t>
      </w:r>
      <w:r w:rsidRPr="009D4D7C">
        <w:t>выводит соответствующее сообщение с предложением обратиться в регистратуру МО для внесения информации в БД МО.</w:t>
      </w:r>
    </w:p>
    <w:p w14:paraId="279D17CC" w14:textId="5FA6E2E7" w:rsidR="00435064" w:rsidRDefault="00435064" w:rsidP="00F84598">
      <w:pPr>
        <w:pStyle w:val="12"/>
        <w:keepNext/>
      </w:pPr>
      <w:bookmarkStart w:id="25" w:name="_Toc328751447"/>
      <w:bookmarkStart w:id="26" w:name="_Toc329360172"/>
      <w:bookmarkStart w:id="27" w:name="_Toc291986422"/>
      <w:bookmarkStart w:id="28" w:name="_Toc291986539"/>
      <w:bookmarkStart w:id="29" w:name="_Toc291986579"/>
      <w:bookmarkStart w:id="30" w:name="_Toc292185307"/>
      <w:bookmarkStart w:id="31" w:name="_Toc292649210"/>
      <w:bookmarkStart w:id="32" w:name="_Toc292649285"/>
      <w:bookmarkStart w:id="33" w:name="_Toc292649338"/>
      <w:bookmarkStart w:id="34" w:name="_Toc292649391"/>
      <w:bookmarkStart w:id="35" w:name="_Toc292649444"/>
      <w:bookmarkStart w:id="36" w:name="_Toc292649525"/>
      <w:bookmarkStart w:id="37" w:name="_Toc292649578"/>
      <w:bookmarkStart w:id="38" w:name="_Toc292649631"/>
      <w:bookmarkStart w:id="39" w:name="_Toc292814787"/>
      <w:bookmarkStart w:id="40" w:name="_Toc292822336"/>
      <w:bookmarkStart w:id="41" w:name="_Toc292827588"/>
      <w:bookmarkStart w:id="42" w:name="_Toc292833637"/>
      <w:bookmarkStart w:id="43" w:name="_Toc292833715"/>
      <w:bookmarkStart w:id="44" w:name="_Toc292833893"/>
      <w:bookmarkStart w:id="45" w:name="_Toc292835982"/>
      <w:bookmarkStart w:id="46" w:name="_Toc292836428"/>
      <w:bookmarkStart w:id="47" w:name="_Toc292837049"/>
      <w:bookmarkStart w:id="48" w:name="_Toc294205845"/>
      <w:r>
        <w:t>Е</w:t>
      </w:r>
      <w:r w:rsidRPr="009D4D7C">
        <w:t xml:space="preserve">сли гражданин </w:t>
      </w:r>
      <w:r>
        <w:t xml:space="preserve">по какой-либо причине </w:t>
      </w:r>
      <w:r w:rsidRPr="009D4D7C">
        <w:t xml:space="preserve">не может явиться на прием согласно </w:t>
      </w:r>
      <w:r>
        <w:t xml:space="preserve">предварительно </w:t>
      </w:r>
      <w:r w:rsidRPr="009D4D7C">
        <w:t xml:space="preserve">созданной </w:t>
      </w:r>
      <w:r w:rsidRPr="008605DA">
        <w:t xml:space="preserve">им записи </w:t>
      </w:r>
      <w:r w:rsidR="008605DA" w:rsidRPr="008605DA">
        <w:t>с использованием мобильного приложения</w:t>
      </w:r>
      <w:r w:rsidRPr="009D4D7C">
        <w:t>,</w:t>
      </w:r>
      <w:r>
        <w:t xml:space="preserve"> то</w:t>
      </w:r>
      <w:r w:rsidRPr="009D4D7C">
        <w:t xml:space="preserve"> ему следует отменить </w:t>
      </w:r>
      <w:r>
        <w:t xml:space="preserve">соответствующую </w:t>
      </w:r>
      <w:r w:rsidRPr="009D4D7C">
        <w:t xml:space="preserve">запись </w:t>
      </w:r>
      <w:r>
        <w:t xml:space="preserve">(таким образом, </w:t>
      </w:r>
      <w:r w:rsidRPr="009D4D7C">
        <w:t xml:space="preserve">освободив время </w:t>
      </w:r>
      <w:r>
        <w:t xml:space="preserve">приема </w:t>
      </w:r>
      <w:r w:rsidRPr="009D4D7C">
        <w:t>для других граждан</w:t>
      </w:r>
      <w:r>
        <w:t>) одним из следующих способов:</w:t>
      </w:r>
    </w:p>
    <w:p w14:paraId="50A6C1ED" w14:textId="77777777" w:rsidR="00435064" w:rsidRDefault="00435064" w:rsidP="00435064">
      <w:pPr>
        <w:pStyle w:val="2a"/>
      </w:pPr>
      <w:r w:rsidRPr="009D4D7C">
        <w:t>на портале пациента</w:t>
      </w:r>
      <w:r>
        <w:t>;</w:t>
      </w:r>
    </w:p>
    <w:p w14:paraId="286A929E" w14:textId="77777777" w:rsidR="00435064" w:rsidRDefault="00435064" w:rsidP="00435064">
      <w:pPr>
        <w:pStyle w:val="2a"/>
      </w:pPr>
      <w:r>
        <w:t>ч</w:t>
      </w:r>
      <w:r w:rsidRPr="009D4D7C">
        <w:t xml:space="preserve">ерез </w:t>
      </w:r>
      <w:proofErr w:type="spellStart"/>
      <w:r w:rsidRPr="009D4D7C">
        <w:t>инфомат</w:t>
      </w:r>
      <w:proofErr w:type="spellEnd"/>
      <w:r>
        <w:t>;</w:t>
      </w:r>
    </w:p>
    <w:p w14:paraId="1B8771FF" w14:textId="7C9D70CD" w:rsidR="00435064" w:rsidRDefault="00435064" w:rsidP="00435064">
      <w:pPr>
        <w:pStyle w:val="2a"/>
      </w:pPr>
      <w:r w:rsidRPr="009D4D7C">
        <w:t>в регистратур</w:t>
      </w:r>
      <w:r w:rsidR="00615F91">
        <w:t>е</w:t>
      </w:r>
      <w:r w:rsidRPr="009D4D7C">
        <w:t xml:space="preserve"> МО</w:t>
      </w:r>
      <w:r>
        <w:t>;</w:t>
      </w:r>
    </w:p>
    <w:p w14:paraId="362CF8C3" w14:textId="77777777" w:rsidR="00435064" w:rsidRDefault="00435064" w:rsidP="00435064">
      <w:pPr>
        <w:pStyle w:val="2a"/>
      </w:pPr>
      <w:r w:rsidRPr="009D4D7C">
        <w:t>через мобильное приложение</w:t>
      </w:r>
      <w:r>
        <w:t>.</w:t>
      </w:r>
    </w:p>
    <w:p w14:paraId="2780FF2F" w14:textId="7F532059" w:rsidR="008605DA" w:rsidRDefault="00435064" w:rsidP="00435064">
      <w:pPr>
        <w:pStyle w:val="12"/>
      </w:pPr>
      <w:r>
        <w:lastRenderedPageBreak/>
        <w:t>Е</w:t>
      </w:r>
      <w:r w:rsidRPr="009D4D7C">
        <w:t>сли гражданин не явился на прием к врачу</w:t>
      </w:r>
      <w:r w:rsidRPr="00E76948">
        <w:t xml:space="preserve"> </w:t>
      </w:r>
      <w:r w:rsidRPr="00CA4039">
        <w:rPr>
          <w:b/>
        </w:rPr>
        <w:t>3 (три)</w:t>
      </w:r>
      <w:r>
        <w:t xml:space="preserve"> </w:t>
      </w:r>
      <w:r w:rsidRPr="009D4D7C">
        <w:t xml:space="preserve">раза подряд без </w:t>
      </w:r>
      <w:r>
        <w:t xml:space="preserve">соответствующей </w:t>
      </w:r>
      <w:r w:rsidRPr="009D4D7C">
        <w:t xml:space="preserve">отмены ранее созданных записей на прием, </w:t>
      </w:r>
      <w:r>
        <w:t xml:space="preserve">то </w:t>
      </w:r>
      <w:r w:rsidRPr="009D4D7C">
        <w:t>данные гражданин</w:t>
      </w:r>
      <w:r>
        <w:t>а</w:t>
      </w:r>
      <w:r w:rsidRPr="009D4D7C">
        <w:t xml:space="preserve"> вносятся в список недобросовестных пользователей</w:t>
      </w:r>
      <w:r>
        <w:t>.</w:t>
      </w:r>
      <w:r w:rsidRPr="009D4D7C">
        <w:t xml:space="preserve"> </w:t>
      </w:r>
      <w:r>
        <w:t xml:space="preserve">Это будет </w:t>
      </w:r>
      <w:r w:rsidRPr="009D4D7C">
        <w:t>ограничива</w:t>
      </w:r>
      <w:r>
        <w:t>ть</w:t>
      </w:r>
      <w:r w:rsidRPr="009D4D7C">
        <w:t xml:space="preserve"> </w:t>
      </w:r>
      <w:r>
        <w:t xml:space="preserve">дальнейшее </w:t>
      </w:r>
      <w:r w:rsidRPr="009D4D7C">
        <w:t xml:space="preserve">право </w:t>
      </w:r>
      <w:r>
        <w:t xml:space="preserve">гражданина </w:t>
      </w:r>
      <w:r w:rsidRPr="009D4D7C">
        <w:t>на получение услуги «Запись на прием к врачу</w:t>
      </w:r>
      <w:r w:rsidRPr="008605DA">
        <w:t xml:space="preserve">» </w:t>
      </w:r>
      <w:r w:rsidR="008605DA" w:rsidRPr="008605DA">
        <w:t>с использованием мобильного приложения</w:t>
      </w:r>
      <w:r w:rsidRPr="008605DA">
        <w:t>.</w:t>
      </w:r>
      <w:r w:rsidRPr="009D4D7C">
        <w:t xml:space="preserve"> </w:t>
      </w:r>
      <w:r>
        <w:t xml:space="preserve">Данное ограничение </w:t>
      </w:r>
      <w:r w:rsidRPr="009D4D7C">
        <w:t>ник</w:t>
      </w:r>
      <w:r>
        <w:t>оем образом</w:t>
      </w:r>
      <w:r w:rsidRPr="009D4D7C">
        <w:t xml:space="preserve"> не </w:t>
      </w:r>
      <w:r>
        <w:t>по</w:t>
      </w:r>
      <w:r w:rsidRPr="009D4D7C">
        <w:t xml:space="preserve">влияет на </w:t>
      </w:r>
      <w:r>
        <w:t xml:space="preserve">возможность гражданина </w:t>
      </w:r>
      <w:r w:rsidRPr="009D4D7C">
        <w:t>запис</w:t>
      </w:r>
      <w:r>
        <w:t xml:space="preserve">аться на прием в </w:t>
      </w:r>
      <w:r w:rsidRPr="009D4D7C">
        <w:t>регистратуре МО.</w:t>
      </w:r>
    </w:p>
    <w:p w14:paraId="1D7C0EA7" w14:textId="40D1AC67" w:rsidR="00DA6EE8" w:rsidRPr="009D4D7C" w:rsidRDefault="00DA6EE8" w:rsidP="008605DA">
      <w:pPr>
        <w:pStyle w:val="20"/>
      </w:pPr>
      <w:bookmarkStart w:id="49" w:name="_Toc383602805"/>
      <w:r w:rsidRPr="009D4D7C">
        <w:t xml:space="preserve">Порядок предоставления услуги «Запись на прием к врачу» в случае отсутствия связи между МО и </w:t>
      </w:r>
      <w:bookmarkEnd w:id="25"/>
      <w:bookmarkEnd w:id="26"/>
      <w:r w:rsidR="005014DB">
        <w:t>ИС «Порт</w:t>
      </w:r>
      <w:r w:rsidR="003F0692">
        <w:t>а</w:t>
      </w:r>
      <w:r w:rsidR="005014DB">
        <w:t>л пациента»</w:t>
      </w:r>
      <w:bookmarkEnd w:id="49"/>
    </w:p>
    <w:p w14:paraId="3B4AD145" w14:textId="1D813296" w:rsidR="00DA6EE8" w:rsidRPr="009D4D7C" w:rsidRDefault="00DA6EE8" w:rsidP="00E12497">
      <w:pPr>
        <w:pStyle w:val="af5"/>
      </w:pPr>
      <w:r w:rsidRPr="009D4D7C">
        <w:t xml:space="preserve">При отсутствии связи между МО и </w:t>
      </w:r>
      <w:r w:rsidR="003F0692">
        <w:t>ИС «Портал пациента»</w:t>
      </w:r>
      <w:r w:rsidR="004D7ACF" w:rsidRPr="004D7ACF">
        <w:t xml:space="preserve"> </w:t>
      </w:r>
      <w:r w:rsidRPr="009D4D7C">
        <w:t xml:space="preserve">запись граждан на прием к врачу посредством использования </w:t>
      </w:r>
      <w:r w:rsidR="003F0692">
        <w:t xml:space="preserve">данной системы </w:t>
      </w:r>
      <w:r w:rsidR="000F51D7">
        <w:t xml:space="preserve">будет </w:t>
      </w:r>
      <w:r w:rsidRPr="009D4D7C">
        <w:t>невозможна</w:t>
      </w:r>
      <w:r w:rsidR="000F51D7">
        <w:t>.</w:t>
      </w:r>
      <w:r w:rsidRPr="009D4D7C">
        <w:t xml:space="preserve"> </w:t>
      </w:r>
      <w:r w:rsidR="000F51D7" w:rsidRPr="009D4D7C">
        <w:t xml:space="preserve">Предоставление </w:t>
      </w:r>
      <w:r w:rsidRPr="009D4D7C">
        <w:t xml:space="preserve">услуги записи граждан на прием в </w:t>
      </w:r>
      <w:proofErr w:type="gramStart"/>
      <w:r w:rsidRPr="009D4D7C">
        <w:t>данную</w:t>
      </w:r>
      <w:proofErr w:type="gramEnd"/>
      <w:r w:rsidRPr="009D4D7C">
        <w:t xml:space="preserve"> МО приостанавливается до полного восстановления связи.</w:t>
      </w:r>
    </w:p>
    <w:p w14:paraId="404B0B2C" w14:textId="6FB8335B" w:rsidR="00DA6EE8" w:rsidRPr="009D4D7C" w:rsidRDefault="00DA6EE8" w:rsidP="00E12497">
      <w:pPr>
        <w:pStyle w:val="af5"/>
      </w:pPr>
      <w:r w:rsidRPr="009D4D7C">
        <w:t xml:space="preserve">Если медицинская информационная система МО интегрирована с </w:t>
      </w:r>
      <w:r w:rsidR="00C6130E">
        <w:t>ИС «Портал пациента»</w:t>
      </w:r>
      <w:r w:rsidR="00C258AD">
        <w:t>, необходимо продолжить</w:t>
      </w:r>
      <w:r w:rsidRPr="009D4D7C">
        <w:t xml:space="preserve"> работ</w:t>
      </w:r>
      <w:r w:rsidR="00C258AD">
        <w:t>у</w:t>
      </w:r>
      <w:r w:rsidRPr="009D4D7C">
        <w:t xml:space="preserve"> непосредственно в </w:t>
      </w:r>
      <w:r w:rsidR="00A31082">
        <w:t xml:space="preserve">конкретной </w:t>
      </w:r>
      <w:r w:rsidRPr="009D4D7C">
        <w:t xml:space="preserve">медицинской информационной системе. После восстановления связи все необходимые данные </w:t>
      </w:r>
      <w:r w:rsidR="00D66C7F">
        <w:t>(</w:t>
      </w:r>
      <w:r w:rsidRPr="009D4D7C">
        <w:t>о расписании приема граждан врачами МО</w:t>
      </w:r>
      <w:r w:rsidR="00D66C7F">
        <w:t>)</w:t>
      </w:r>
      <w:r w:rsidRPr="009D4D7C">
        <w:t xml:space="preserve"> должны быть переданы на портал</w:t>
      </w:r>
      <w:r w:rsidR="00E12497">
        <w:t xml:space="preserve"> пациента</w:t>
      </w:r>
      <w:r w:rsidRPr="009D4D7C">
        <w:t>.</w:t>
      </w:r>
      <w:bookmarkStart w:id="50" w:name="_Toc343852762"/>
      <w:bookmarkStart w:id="51" w:name="_Toc38238843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9F87F4A" w14:textId="77777777" w:rsidR="00DA6EE8" w:rsidRPr="009D4D7C" w:rsidRDefault="00DA6EE8" w:rsidP="007211C3">
      <w:pPr>
        <w:pStyle w:val="20"/>
      </w:pPr>
      <w:bookmarkStart w:id="52" w:name="_Toc383602806"/>
      <w:r w:rsidRPr="009D4D7C">
        <w:t>Порядок предоставления информации об услуге «Запись на прием к врачу» с использованием ИС «Портал пациента»</w:t>
      </w:r>
      <w:bookmarkEnd w:id="52"/>
    </w:p>
    <w:p w14:paraId="5AA32A2A" w14:textId="3F5EB338" w:rsidR="001D29D0" w:rsidRDefault="00DA6EE8" w:rsidP="007211C3">
      <w:pPr>
        <w:pStyle w:val="af5"/>
      </w:pPr>
      <w:r w:rsidRPr="009D4D7C">
        <w:t xml:space="preserve">Информацию по вопросам предоставления услуги «Запись на прием к врачу» гражданин может получить </w:t>
      </w:r>
      <w:r w:rsidR="001D29D0">
        <w:t>одним из следующих способов:</w:t>
      </w:r>
    </w:p>
    <w:p w14:paraId="515B565A" w14:textId="0BE5AA2E" w:rsidR="00F36687" w:rsidRDefault="007E555D" w:rsidP="00F36687">
      <w:pPr>
        <w:pStyle w:val="12"/>
      </w:pPr>
      <w:r>
        <w:t>Через</w:t>
      </w:r>
      <w:r w:rsidR="00F36687" w:rsidRPr="009D4D7C">
        <w:t xml:space="preserve"> </w:t>
      </w:r>
      <w:r w:rsidR="00F36687">
        <w:t>ИС «</w:t>
      </w:r>
      <w:r w:rsidR="00DA6EE8" w:rsidRPr="009D4D7C">
        <w:t>Портал пациента</w:t>
      </w:r>
      <w:r w:rsidR="00F36687">
        <w:t>»</w:t>
      </w:r>
      <w:r>
        <w:t xml:space="preserve"> </w:t>
      </w:r>
      <w:r w:rsidRPr="009D4D7C">
        <w:t>в разделе «Часто задаваемые вопросы»</w:t>
      </w:r>
      <w:r>
        <w:t xml:space="preserve">. </w:t>
      </w:r>
      <w:r w:rsidRPr="002041F2">
        <w:rPr>
          <w:i/>
        </w:rPr>
        <w:t>Интернет-адрес</w:t>
      </w:r>
      <w:proofErr w:type="gramStart"/>
      <w:r w:rsidR="00F36687">
        <w:t>:</w:t>
      </w:r>
      <w:r w:rsidR="00DA6EE8" w:rsidRPr="009D4D7C">
        <w:t xml:space="preserve"> </w:t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4D7ACF" w:rsidRPr="004D7ACF">
        <w:rPr>
          <w:u w:val="single"/>
        </w:rPr>
        <w:tab/>
      </w:r>
      <w:r w:rsidR="004D7ACF" w:rsidRPr="004D7ACF">
        <w:rPr>
          <w:u w:val="single"/>
        </w:rPr>
        <w:tab/>
      </w:r>
      <w:r w:rsidR="004D7ACF" w:rsidRPr="004D7ACF">
        <w:rPr>
          <w:u w:val="single"/>
        </w:rPr>
        <w:tab/>
      </w:r>
      <w:r w:rsidR="004D7ACF">
        <w:rPr>
          <w:u w:val="single"/>
          <w:lang w:val="en-US"/>
        </w:rPr>
        <w:tab/>
      </w:r>
      <w:r w:rsidR="00F36687">
        <w:t>;</w:t>
      </w:r>
      <w:proofErr w:type="gramEnd"/>
    </w:p>
    <w:p w14:paraId="51FDFB8F" w14:textId="41248E26" w:rsidR="00F36687" w:rsidRDefault="00447CEB" w:rsidP="00F36687">
      <w:pPr>
        <w:pStyle w:val="12"/>
      </w:pPr>
      <w:r>
        <w:t>Через</w:t>
      </w:r>
      <w:r w:rsidR="00DA6EE8" w:rsidRPr="009D4D7C">
        <w:t xml:space="preserve"> </w:t>
      </w:r>
      <w:proofErr w:type="spellStart"/>
      <w:r w:rsidR="00DA6EE8" w:rsidRPr="009D4D7C">
        <w:t>колл</w:t>
      </w:r>
      <w:proofErr w:type="spellEnd"/>
      <w:r w:rsidR="00DA6EE8" w:rsidRPr="009D4D7C">
        <w:t>-центр</w:t>
      </w:r>
      <w:r>
        <w:t xml:space="preserve">. </w:t>
      </w:r>
      <w:r w:rsidRPr="002041F2">
        <w:rPr>
          <w:i/>
        </w:rPr>
        <w:t>Телефон</w:t>
      </w:r>
      <w:proofErr w:type="gramStart"/>
      <w:r w:rsidR="00F36687">
        <w:t>:</w:t>
      </w:r>
      <w:r w:rsidR="00DA6EE8" w:rsidRPr="009D4D7C">
        <w:t xml:space="preserve"> </w:t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t>;</w:t>
      </w:r>
    </w:p>
    <w:p w14:paraId="6D37E75D" w14:textId="35F14E8E" w:rsidR="00DA6EE8" w:rsidRPr="009D4D7C" w:rsidRDefault="00447CEB" w:rsidP="00F36687">
      <w:pPr>
        <w:pStyle w:val="12"/>
      </w:pPr>
      <w:proofErr w:type="gramEnd"/>
      <w:r>
        <w:t>Через электронную</w:t>
      </w:r>
      <w:r w:rsidR="00DA6EE8" w:rsidRPr="009D4D7C">
        <w:t xml:space="preserve"> почт</w:t>
      </w:r>
      <w:r>
        <w:t xml:space="preserve">у. </w:t>
      </w:r>
      <w:r w:rsidR="001F0861">
        <w:rPr>
          <w:i/>
          <w:lang w:val="en-US"/>
        </w:rPr>
        <w:t>E</w:t>
      </w:r>
      <w:r w:rsidR="001F0861">
        <w:rPr>
          <w:i/>
        </w:rPr>
        <w:t>-</w:t>
      </w:r>
      <w:r w:rsidR="001F0861">
        <w:rPr>
          <w:i/>
          <w:lang w:val="en-US"/>
        </w:rPr>
        <w:t>mail</w:t>
      </w:r>
      <w:proofErr w:type="gramStart"/>
      <w:r>
        <w:t>:</w:t>
      </w:r>
      <w:r w:rsidR="00F36687">
        <w:t xml:space="preserve"> </w:t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F36687">
        <w:rPr>
          <w:u w:val="single"/>
        </w:rPr>
        <w:tab/>
      </w:r>
      <w:r w:rsidR="00DA6EE8" w:rsidRPr="009D4D7C">
        <w:t>.</w:t>
      </w:r>
      <w:proofErr w:type="gramEnd"/>
    </w:p>
    <w:p w14:paraId="14B3BE71" w14:textId="77777777" w:rsidR="00DA6EE8" w:rsidRPr="009D4D7C" w:rsidRDefault="00DA6EE8" w:rsidP="007211C3">
      <w:pPr>
        <w:pStyle w:val="1"/>
      </w:pPr>
      <w:bookmarkStart w:id="53" w:name="_Toc383602807"/>
      <w:r w:rsidRPr="009D4D7C">
        <w:lastRenderedPageBreak/>
        <w:t>Результат предоставления услуги «Запись на прием к врачу» с использованием ИС «Портал пациента»</w:t>
      </w:r>
      <w:bookmarkEnd w:id="53"/>
    </w:p>
    <w:p w14:paraId="4E9DBF01" w14:textId="5508FC75" w:rsidR="00DA6EE8" w:rsidRPr="009D4D7C" w:rsidRDefault="00DA6EE8" w:rsidP="007211C3">
      <w:pPr>
        <w:pStyle w:val="affffff0"/>
      </w:pPr>
      <w:r w:rsidRPr="009D4D7C">
        <w:t xml:space="preserve">Результатом </w:t>
      </w:r>
      <w:r w:rsidR="0063111F">
        <w:t>выполнения</w:t>
      </w:r>
      <w:r w:rsidRPr="009D4D7C">
        <w:t xml:space="preserve"> услуги «Запись на прием к врачу» </w:t>
      </w:r>
      <w:r w:rsidR="00783653">
        <w:t>при</w:t>
      </w:r>
      <w:r w:rsidRPr="009D4D7C">
        <w:t xml:space="preserve"> помощ</w:t>
      </w:r>
      <w:r w:rsidR="00783653">
        <w:t>и</w:t>
      </w:r>
      <w:r w:rsidRPr="009D4D7C">
        <w:t xml:space="preserve"> ИС «Портал пациента» явля</w:t>
      </w:r>
      <w:r w:rsidR="00B53B58">
        <w:t>е</w:t>
      </w:r>
      <w:r w:rsidRPr="009D4D7C">
        <w:t>тся:</w:t>
      </w:r>
    </w:p>
    <w:p w14:paraId="14B56DEC" w14:textId="6F940F1F" w:rsidR="00DA6EE8" w:rsidRPr="009D4D7C" w:rsidRDefault="00DB4C48" w:rsidP="007211C3">
      <w:pPr>
        <w:pStyle w:val="12"/>
      </w:pPr>
      <w:r w:rsidRPr="009D4D7C">
        <w:t xml:space="preserve">электронная </w:t>
      </w:r>
      <w:r w:rsidR="00DA6EE8" w:rsidRPr="009D4D7C">
        <w:t>запись на прием к врачу (талон)</w:t>
      </w:r>
      <w:r w:rsidR="007211C3">
        <w:t>;</w:t>
      </w:r>
    </w:p>
    <w:p w14:paraId="0F46A112" w14:textId="7067DD7D" w:rsidR="00DA6EE8" w:rsidRPr="009D4D7C" w:rsidRDefault="00DB4C48" w:rsidP="007211C3">
      <w:pPr>
        <w:pStyle w:val="12"/>
      </w:pPr>
      <w:r w:rsidRPr="009D4D7C">
        <w:t xml:space="preserve">отказ </w:t>
      </w:r>
      <w:r w:rsidR="00DA6EE8" w:rsidRPr="009D4D7C">
        <w:t>от записи на прием к врачу</w:t>
      </w:r>
      <w:bookmarkEnd w:id="50"/>
      <w:bookmarkEnd w:id="51"/>
      <w:r w:rsidR="00DA6EE8" w:rsidRPr="009D4D7C">
        <w:t xml:space="preserve"> с указанием причины</w:t>
      </w:r>
      <w:r w:rsidR="007211C3">
        <w:t>.</w:t>
      </w:r>
    </w:p>
    <w:sectPr w:rsidR="00DA6EE8" w:rsidRPr="009D4D7C" w:rsidSect="00F07AA3">
      <w:headerReference w:type="default" r:id="rId10"/>
      <w:footerReference w:type="default" r:id="rId11"/>
      <w:type w:val="continuous"/>
      <w:pgSz w:w="11906" w:h="16838"/>
      <w:pgMar w:top="851" w:right="849" w:bottom="709" w:left="1418" w:header="426" w:footer="567" w:gutter="0"/>
      <w:pgBorders w:display="firstPage">
        <w:top w:val="thinThickLargeGap" w:sz="12" w:space="1" w:color="auto"/>
        <w:left w:val="thinThickLargeGap" w:sz="12" w:space="4" w:color="auto"/>
        <w:bottom w:val="thickThinLargeGap" w:sz="12" w:space="1" w:color="auto"/>
        <w:right w:val="thickThinLargeGap" w:sz="12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011F49" w14:textId="77777777" w:rsidR="00270FA5" w:rsidRDefault="00270FA5" w:rsidP="00D850CF">
      <w:r>
        <w:separator/>
      </w:r>
    </w:p>
    <w:p w14:paraId="6819E8A4" w14:textId="77777777" w:rsidR="00270FA5" w:rsidRDefault="00270FA5"/>
  </w:endnote>
  <w:endnote w:type="continuationSeparator" w:id="0">
    <w:p w14:paraId="7F0347AE" w14:textId="77777777" w:rsidR="00270FA5" w:rsidRDefault="00270FA5" w:rsidP="00D850CF">
      <w:r>
        <w:continuationSeparator/>
      </w:r>
    </w:p>
    <w:p w14:paraId="3BE1DB0B" w14:textId="77777777" w:rsidR="00270FA5" w:rsidRDefault="00270FA5"/>
  </w:endnote>
  <w:endnote w:type="continuationNotice" w:id="1">
    <w:p w14:paraId="3C1B92C3" w14:textId="77777777" w:rsidR="00270FA5" w:rsidRDefault="00270FA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8661854"/>
      <w:docPartObj>
        <w:docPartGallery w:val="Page Numbers (Bottom of Page)"/>
        <w:docPartUnique/>
      </w:docPartObj>
    </w:sdtPr>
    <w:sdtEndPr/>
    <w:sdtContent>
      <w:p w14:paraId="1FFE54FF" w14:textId="77777777" w:rsidR="00C8553E" w:rsidRPr="004A4376" w:rsidRDefault="00C8553E" w:rsidP="00235E56">
        <w:pPr>
          <w:pStyle w:val="af3"/>
          <w:tabs>
            <w:tab w:val="clear" w:pos="9355"/>
            <w:tab w:val="right" w:pos="9639"/>
          </w:tabs>
          <w:spacing w:before="120" w:after="0"/>
          <w:ind w:firstLine="0"/>
          <w:jc w:val="center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04A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4C941" w14:textId="77777777" w:rsidR="00270FA5" w:rsidRDefault="00270FA5" w:rsidP="00D850CF">
      <w:r>
        <w:separator/>
      </w:r>
    </w:p>
    <w:p w14:paraId="0849A440" w14:textId="77777777" w:rsidR="00270FA5" w:rsidRDefault="00270FA5"/>
  </w:footnote>
  <w:footnote w:type="continuationSeparator" w:id="0">
    <w:p w14:paraId="7B4BEC73" w14:textId="77777777" w:rsidR="00270FA5" w:rsidRDefault="00270FA5" w:rsidP="00D850CF">
      <w:r>
        <w:continuationSeparator/>
      </w:r>
    </w:p>
    <w:p w14:paraId="2ABAE8D9" w14:textId="77777777" w:rsidR="00270FA5" w:rsidRDefault="00270FA5"/>
  </w:footnote>
  <w:footnote w:type="continuationNotice" w:id="1">
    <w:p w14:paraId="536DE1E7" w14:textId="77777777" w:rsidR="00270FA5" w:rsidRDefault="00270FA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E3D09" w14:textId="19A129FC" w:rsidR="00C8553E" w:rsidRPr="00FB7257" w:rsidRDefault="00FB7257" w:rsidP="00BB3E44">
    <w:pPr>
      <w:pStyle w:val="afffffb"/>
      <w:pBdr>
        <w:bottom w:val="thickThinLargeGap" w:sz="12" w:space="1" w:color="auto"/>
      </w:pBdr>
      <w:spacing w:after="360"/>
      <w:ind w:left="-284"/>
      <w:jc w:val="center"/>
      <w:rPr>
        <w:lang w:val="ru-RU"/>
      </w:rPr>
    </w:pPr>
    <w:r w:rsidRPr="00FB7257">
      <w:rPr>
        <w:lang w:val="ru-RU"/>
      </w:rPr>
      <w:t>Регламент предоставления услуги «Запись на прием к врачу» в ИС «Портал пациента»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50BC"/>
    <w:multiLevelType w:val="multilevel"/>
    <w:tmpl w:val="D50CAD96"/>
    <w:styleLink w:val="HeaderNum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821262"/>
    <w:multiLevelType w:val="multilevel"/>
    <w:tmpl w:val="04190025"/>
    <w:styleLink w:val="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C8D3C77"/>
    <w:multiLevelType w:val="multilevel"/>
    <w:tmpl w:val="77E60D12"/>
    <w:styleLink w:val="a"/>
    <w:lvl w:ilvl="0">
      <w:start w:val="1"/>
      <w:numFmt w:val="decimal"/>
      <w:pStyle w:val="1"/>
      <w:lvlText w:val="%1"/>
      <w:lvlJc w:val="left"/>
      <w:pPr>
        <w:ind w:left="567" w:hanging="567"/>
      </w:pPr>
      <w:rPr>
        <w:rFonts w:ascii="Verdana" w:hAnsi="Verdana" w:hint="default"/>
        <w:b/>
        <w:sz w:val="24"/>
      </w:rPr>
    </w:lvl>
    <w:lvl w:ilvl="1">
      <w:start w:val="1"/>
      <w:numFmt w:val="decimal"/>
      <w:pStyle w:val="20"/>
      <w:lvlText w:val="%1.%2"/>
      <w:lvlJc w:val="left"/>
      <w:pPr>
        <w:ind w:left="992" w:hanging="850"/>
      </w:pPr>
      <w:rPr>
        <w:rFonts w:ascii="Verdana" w:hAnsi="Verdana" w:hint="default"/>
        <w:b/>
        <w:sz w:val="23"/>
      </w:rPr>
    </w:lvl>
    <w:lvl w:ilvl="2">
      <w:start w:val="1"/>
      <w:numFmt w:val="decimal"/>
      <w:pStyle w:val="3"/>
      <w:lvlText w:val="%1.%2.%3"/>
      <w:lvlJc w:val="left"/>
      <w:pPr>
        <w:ind w:left="1276" w:hanging="992"/>
      </w:pPr>
      <w:rPr>
        <w:rFonts w:ascii="Verdana" w:hAnsi="Verdana" w:hint="default"/>
        <w:b/>
        <w:sz w:val="22"/>
      </w:rPr>
    </w:lvl>
    <w:lvl w:ilvl="3">
      <w:start w:val="1"/>
      <w:numFmt w:val="decimal"/>
      <w:pStyle w:val="4"/>
      <w:lvlText w:val="%1.%2.%3.%4"/>
      <w:lvlJc w:val="left"/>
      <w:pPr>
        <w:ind w:left="1559" w:hanging="1133"/>
      </w:pPr>
      <w:rPr>
        <w:rFonts w:ascii="Verdana" w:hAnsi="Verdana" w:hint="default"/>
        <w:b/>
        <w:sz w:val="21"/>
      </w:rPr>
    </w:lvl>
    <w:lvl w:ilvl="4">
      <w:start w:val="1"/>
      <w:numFmt w:val="decimal"/>
      <w:pStyle w:val="5"/>
      <w:lvlText w:val="%1.%2.%3.%4.%5"/>
      <w:lvlJc w:val="left"/>
      <w:pPr>
        <w:ind w:left="1843" w:hanging="1275"/>
      </w:pPr>
      <w:rPr>
        <w:rFonts w:ascii="Verdana" w:hAnsi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1277" w:hanging="567"/>
      </w:pPr>
      <w:rPr>
        <w:rFonts w:ascii="Verdana" w:hAnsi="Verdana" w:hint="default"/>
        <w:sz w:val="18"/>
      </w:rPr>
    </w:lvl>
    <w:lvl w:ilvl="6">
      <w:start w:val="1"/>
      <w:numFmt w:val="decimal"/>
      <w:lvlText w:val="%1.%2.%3.%4.%5.%6.%7"/>
      <w:lvlJc w:val="left"/>
      <w:pPr>
        <w:ind w:left="141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1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3" w:hanging="567"/>
      </w:pPr>
      <w:rPr>
        <w:rFonts w:hint="default"/>
      </w:rPr>
    </w:lvl>
  </w:abstractNum>
  <w:abstractNum w:abstractNumId="3">
    <w:nsid w:val="11D24EBD"/>
    <w:multiLevelType w:val="hybridMultilevel"/>
    <w:tmpl w:val="F6549C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1260"/>
        </w:tabs>
        <w:ind w:left="-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540"/>
        </w:tabs>
        <w:ind w:left="-5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"/>
        </w:tabs>
        <w:ind w:left="180" w:hanging="360"/>
      </w:pPr>
    </w:lvl>
    <w:lvl w:ilvl="4" w:tplc="F580EF1C">
      <w:start w:val="1"/>
      <w:numFmt w:val="bullet"/>
      <w:pStyle w:val="10"/>
      <w:lvlText w:val=""/>
      <w:lvlJc w:val="left"/>
      <w:pPr>
        <w:tabs>
          <w:tab w:val="num" w:pos="540"/>
        </w:tabs>
        <w:ind w:left="540"/>
      </w:pPr>
      <w:rPr>
        <w:rFonts w:ascii="Symbol" w:hAnsi="Symbol" w:cs="Symbol" w:hint="default"/>
      </w:rPr>
    </w:lvl>
    <w:lvl w:ilvl="5" w:tplc="0419001B">
      <w:start w:val="1"/>
      <w:numFmt w:val="lowerRoman"/>
      <w:lvlText w:val="%6."/>
      <w:lvlJc w:val="right"/>
      <w:pPr>
        <w:tabs>
          <w:tab w:val="num" w:pos="1620"/>
        </w:tabs>
        <w:ind w:left="1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2340"/>
        </w:tabs>
        <w:ind w:left="2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3780"/>
        </w:tabs>
        <w:ind w:left="3780" w:hanging="180"/>
      </w:pPr>
    </w:lvl>
  </w:abstractNum>
  <w:abstractNum w:abstractNumId="4">
    <w:nsid w:val="166A0AC4"/>
    <w:multiLevelType w:val="hybridMultilevel"/>
    <w:tmpl w:val="370AD74E"/>
    <w:lvl w:ilvl="0" w:tplc="4DB0DE54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C0240"/>
    <w:multiLevelType w:val="multilevel"/>
    <w:tmpl w:val="83D0382E"/>
    <w:styleLink w:val="a1"/>
    <w:lvl w:ilvl="0">
      <w:start w:val="1"/>
      <w:numFmt w:val="russianLower"/>
      <w:pStyle w:val="11"/>
      <w:lvlText w:val="%1)"/>
      <w:lvlJc w:val="left"/>
      <w:pPr>
        <w:ind w:left="1134" w:hanging="567"/>
      </w:pPr>
      <w:rPr>
        <w:rFonts w:ascii="Verdana" w:hAnsi="Verdana" w:hint="default"/>
        <w:sz w:val="20"/>
      </w:rPr>
    </w:lvl>
    <w:lvl w:ilvl="1">
      <w:start w:val="1"/>
      <w:numFmt w:val="decimal"/>
      <w:lvlText w:val="%2)"/>
      <w:lvlJc w:val="left"/>
      <w:pPr>
        <w:ind w:left="1701" w:hanging="567"/>
      </w:pPr>
      <w:rPr>
        <w:rFonts w:ascii="Verdana" w:hAnsi="Verdana" w:hint="default"/>
        <w:color w:val="auto"/>
        <w:sz w:val="20"/>
      </w:rPr>
    </w:lvl>
    <w:lvl w:ilvl="2">
      <w:start w:val="1"/>
      <w:numFmt w:val="bullet"/>
      <w:lvlText w:val=""/>
      <w:lvlJc w:val="left"/>
      <w:pPr>
        <w:ind w:left="2126" w:hanging="425"/>
      </w:pPr>
      <w:rPr>
        <w:rFonts w:ascii="Symbol" w:hAnsi="Symbol" w:hint="default"/>
        <w:b w:val="0"/>
        <w:sz w:val="20"/>
      </w:rPr>
    </w:lvl>
    <w:lvl w:ilvl="3">
      <w:start w:val="1"/>
      <w:numFmt w:val="decimal"/>
      <w:lvlText w:val="%4."/>
      <w:lvlJc w:val="left"/>
      <w:pPr>
        <w:ind w:left="2835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02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9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567"/>
      </w:pPr>
      <w:rPr>
        <w:rFonts w:hint="default"/>
      </w:rPr>
    </w:lvl>
  </w:abstractNum>
  <w:abstractNum w:abstractNumId="6">
    <w:nsid w:val="2B7B58D0"/>
    <w:multiLevelType w:val="hybridMultilevel"/>
    <w:tmpl w:val="6E761BF0"/>
    <w:lvl w:ilvl="0" w:tplc="97B4477C">
      <w:start w:val="1"/>
      <w:numFmt w:val="bullet"/>
      <w:pStyle w:val="1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96A6C2F2">
      <w:start w:val="1"/>
      <w:numFmt w:val="bullet"/>
      <w:pStyle w:val="21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520D6AA">
      <w:start w:val="1"/>
      <w:numFmt w:val="bullet"/>
      <w:pStyle w:val="30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AB3840"/>
    <w:multiLevelType w:val="multilevel"/>
    <w:tmpl w:val="9F38AED4"/>
    <w:styleLink w:val="a2"/>
    <w:lvl w:ilvl="0">
      <w:start w:val="1"/>
      <w:numFmt w:val="decimal"/>
      <w:pStyle w:val="13"/>
      <w:lvlText w:val="%1)"/>
      <w:lvlJc w:val="left"/>
      <w:pPr>
        <w:ind w:left="1134" w:hanging="567"/>
      </w:pPr>
      <w:rPr>
        <w:rFonts w:ascii="Verdana" w:hAnsi="Verdana" w:hint="default"/>
        <w:sz w:val="20"/>
      </w:rPr>
    </w:lvl>
    <w:lvl w:ilvl="1">
      <w:start w:val="1"/>
      <w:numFmt w:val="russianLower"/>
      <w:pStyle w:val="22"/>
      <w:lvlText w:val="%2)"/>
      <w:lvlJc w:val="left"/>
      <w:pPr>
        <w:ind w:left="1701" w:hanging="567"/>
      </w:pPr>
      <w:rPr>
        <w:rFonts w:ascii="Verdana" w:hAnsi="Verdana" w:cs="Times New Roman" w:hint="default"/>
        <w:color w:val="auto"/>
        <w:sz w:val="20"/>
      </w:rPr>
    </w:lvl>
    <w:lvl w:ilvl="2">
      <w:start w:val="1"/>
      <w:numFmt w:val="bullet"/>
      <w:pStyle w:val="31"/>
      <w:lvlText w:val=""/>
      <w:lvlJc w:val="left"/>
      <w:pPr>
        <w:ind w:left="2126" w:hanging="425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35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2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9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03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70" w:hanging="567"/>
      </w:pPr>
      <w:rPr>
        <w:rFonts w:ascii="Wingdings" w:hAnsi="Wingdings" w:hint="default"/>
      </w:rPr>
    </w:lvl>
  </w:abstractNum>
  <w:abstractNum w:abstractNumId="8">
    <w:nsid w:val="3F1F43FF"/>
    <w:multiLevelType w:val="multilevel"/>
    <w:tmpl w:val="17EC2D6E"/>
    <w:numStyleLink w:val="50"/>
  </w:abstractNum>
  <w:abstractNum w:abstractNumId="9">
    <w:nsid w:val="437A67D0"/>
    <w:multiLevelType w:val="multilevel"/>
    <w:tmpl w:val="6C403FA4"/>
    <w:styleLink w:val="14"/>
    <w:lvl w:ilvl="0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sz w:val="24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ascii="Verdana" w:hAnsi="Verdana"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="Verdana" w:hAnsi="Verdana" w:hint="default"/>
        <w:sz w:val="19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ascii="Verdana" w:hAnsi="Verdana" w:hint="default"/>
        <w:sz w:val="18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="Verdana" w:hAnsi="Verdana" w:hint="default"/>
        <w:sz w:val="18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8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10">
    <w:nsid w:val="5133612D"/>
    <w:multiLevelType w:val="multilevel"/>
    <w:tmpl w:val="9F38AED4"/>
    <w:numStyleLink w:val="a2"/>
  </w:abstractNum>
  <w:abstractNum w:abstractNumId="11">
    <w:nsid w:val="534E1801"/>
    <w:multiLevelType w:val="multilevel"/>
    <w:tmpl w:val="83D0382E"/>
    <w:numStyleLink w:val="a1"/>
  </w:abstractNum>
  <w:abstractNum w:abstractNumId="12">
    <w:nsid w:val="58CA0E75"/>
    <w:multiLevelType w:val="multilevel"/>
    <w:tmpl w:val="75DCD4C2"/>
    <w:lvl w:ilvl="0">
      <w:start w:val="1"/>
      <w:numFmt w:val="decimal"/>
      <w:pStyle w:val="1-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-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590D08CB"/>
    <w:multiLevelType w:val="multilevel"/>
    <w:tmpl w:val="80D04C08"/>
    <w:styleLink w:val="a3"/>
    <w:lvl w:ilvl="0">
      <w:start w:val="1"/>
      <w:numFmt w:val="bullet"/>
      <w:lvlText w:val=""/>
      <w:lvlJc w:val="left"/>
      <w:pPr>
        <w:tabs>
          <w:tab w:val="num" w:pos="992"/>
        </w:tabs>
        <w:ind w:firstLine="709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701"/>
        </w:tabs>
        <w:ind w:firstLine="141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4">
    <w:nsid w:val="5B6C7AFD"/>
    <w:multiLevelType w:val="multilevel"/>
    <w:tmpl w:val="49965216"/>
    <w:lvl w:ilvl="0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/>
        <w:sz w:val="24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ascii="Verdana" w:hAnsi="Verdana"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="Verdana" w:hAnsi="Verdana" w:hint="default"/>
        <w:sz w:val="19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ascii="Verdana" w:hAnsi="Verdana" w:hint="default"/>
        <w:sz w:val="18"/>
      </w:rPr>
    </w:lvl>
    <w:lvl w:ilvl="5">
      <w:start w:val="1"/>
      <w:numFmt w:val="decimal"/>
      <w:pStyle w:val="6"/>
      <w:lvlText w:val="%1.%2.%3.%4.%5.%6"/>
      <w:lvlJc w:val="left"/>
      <w:pPr>
        <w:ind w:left="4985" w:hanging="1440"/>
      </w:pPr>
      <w:rPr>
        <w:rFonts w:ascii="Verdana" w:hAnsi="Verdana" w:hint="default"/>
        <w:sz w:val="18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8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15">
    <w:nsid w:val="5C404ADF"/>
    <w:multiLevelType w:val="multilevel"/>
    <w:tmpl w:val="17EC2D6E"/>
    <w:styleLink w:val="50"/>
    <w:lvl w:ilvl="0">
      <w:start w:val="1"/>
      <w:numFmt w:val="bullet"/>
      <w:pStyle w:val="a4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70C74609"/>
    <w:multiLevelType w:val="multilevel"/>
    <w:tmpl w:val="77E60D12"/>
    <w:numStyleLink w:val="a"/>
  </w:abstractNum>
  <w:abstractNum w:abstractNumId="17">
    <w:nsid w:val="7D003EBF"/>
    <w:multiLevelType w:val="hybridMultilevel"/>
    <w:tmpl w:val="61E865D2"/>
    <w:lvl w:ilvl="0" w:tplc="7F648B44">
      <w:start w:val="1"/>
      <w:numFmt w:val="decimal"/>
      <w:pStyle w:val="a5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12"/>
  </w:num>
  <w:num w:numId="5">
    <w:abstractNumId w:val="13"/>
  </w:num>
  <w:num w:numId="6">
    <w:abstractNumId w:val="3"/>
  </w:num>
  <w:num w:numId="7">
    <w:abstractNumId w:val="0"/>
  </w:num>
  <w:num w:numId="8">
    <w:abstractNumId w:val="4"/>
  </w:num>
  <w:num w:numId="9">
    <w:abstractNumId w:val="17"/>
  </w:num>
  <w:num w:numId="10">
    <w:abstractNumId w:val="5"/>
  </w:num>
  <w:num w:numId="11">
    <w:abstractNumId w:val="15"/>
  </w:num>
  <w:num w:numId="12">
    <w:abstractNumId w:val="8"/>
  </w:num>
  <w:num w:numId="13">
    <w:abstractNumId w:val="1"/>
  </w:num>
  <w:num w:numId="14">
    <w:abstractNumId w:val="2"/>
  </w:num>
  <w:num w:numId="15">
    <w:abstractNumId w:val="16"/>
  </w:num>
  <w:num w:numId="16">
    <w:abstractNumId w:val="11"/>
  </w:num>
  <w:num w:numId="17">
    <w:abstractNumId w:val="7"/>
  </w:num>
  <w:num w:numId="18">
    <w:abstractNumId w:val="10"/>
    <w:lvlOverride w:ilvl="0"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19">
    <w:abstractNumId w:val="10"/>
    <w:lvlOverride w:ilvl="0"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20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276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843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268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977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544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4111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678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245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812" w:hanging="567"/>
        </w:pPr>
        <w:rPr>
          <w:rFonts w:ascii="Wingdings" w:hAnsi="Wingdings" w:hint="default"/>
        </w:rPr>
      </w:lvl>
    </w:lvlOverride>
  </w:num>
  <w:num w:numId="21">
    <w:abstractNumId w:val="10"/>
    <w:lvlOverride w:ilvl="0"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22">
    <w:abstractNumId w:val="10"/>
    <w:lvlOverride w:ilvl="0"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23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24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25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26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27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28">
    <w:abstractNumId w:val="10"/>
    <w:lvlOverride w:ilvl="0"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29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0">
    <w:abstractNumId w:val="10"/>
    <w:lvlOverride w:ilvl="0"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1">
    <w:abstractNumId w:val="10"/>
    <w:lvlOverride w:ilvl="0"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2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3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4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5">
    <w:abstractNumId w:val="10"/>
    <w:lvlOverride w:ilvl="0"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6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7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8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39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0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1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2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3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4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5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6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7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8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49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50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51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52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 w:numId="53">
    <w:abstractNumId w:val="10"/>
    <w:lvlOverride w:ilvl="0">
      <w:startOverride w:val="1"/>
      <w:lvl w:ilvl="0">
        <w:start w:val="1"/>
        <w:numFmt w:val="decimal"/>
        <w:pStyle w:val="13"/>
        <w:lvlText w:val="%1)"/>
        <w:lvlJc w:val="left"/>
        <w:pPr>
          <w:ind w:left="1134" w:hanging="567"/>
        </w:pPr>
        <w:rPr>
          <w:rFonts w:ascii="Verdana" w:hAnsi="Verdana" w:hint="default"/>
          <w:sz w:val="20"/>
        </w:rPr>
      </w:lvl>
    </w:lvlOverride>
    <w:lvlOverride w:ilvl="1">
      <w:startOverride w:val="1"/>
      <w:lvl w:ilvl="1">
        <w:start w:val="1"/>
        <w:numFmt w:val="russianLower"/>
        <w:pStyle w:val="22"/>
        <w:lvlText w:val="%2)"/>
        <w:lvlJc w:val="left"/>
        <w:pPr>
          <w:ind w:left="1701" w:hanging="567"/>
        </w:pPr>
        <w:rPr>
          <w:rFonts w:ascii="Verdana" w:hAnsi="Verdana" w:cs="Times New Roman" w:hint="default"/>
          <w:color w:val="auto"/>
          <w:sz w:val="20"/>
        </w:rPr>
      </w:lvl>
    </w:lvlOverride>
    <w:lvlOverride w:ilvl="2">
      <w:startOverride w:val="1"/>
      <w:lvl w:ilvl="2">
        <w:start w:val="1"/>
        <w:numFmt w:val="bullet"/>
        <w:pStyle w:val="31"/>
        <w:lvlText w:val=""/>
        <w:lvlJc w:val="left"/>
        <w:pPr>
          <w:ind w:left="2126" w:hanging="425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bullet"/>
        <w:lvlText w:val=""/>
        <w:lvlJc w:val="left"/>
        <w:pPr>
          <w:ind w:left="2835" w:hanging="567"/>
        </w:pPr>
        <w:rPr>
          <w:rFonts w:ascii="Symbol" w:hAnsi="Symbol" w:hint="default"/>
        </w:rPr>
      </w:lvl>
    </w:lvlOverride>
    <w:lvlOverride w:ilvl="4">
      <w:startOverride w:val="1"/>
      <w:lvl w:ilvl="4">
        <w:start w:val="1"/>
        <w:numFmt w:val="bullet"/>
        <w:lvlText w:val="o"/>
        <w:lvlJc w:val="left"/>
        <w:pPr>
          <w:ind w:left="3402" w:hanging="567"/>
        </w:pPr>
        <w:rPr>
          <w:rFonts w:ascii="Courier New" w:hAnsi="Courier New" w:cs="Courier New" w:hint="default"/>
        </w:rPr>
      </w:lvl>
    </w:lvlOverride>
    <w:lvlOverride w:ilvl="5">
      <w:startOverride w:val="1"/>
      <w:lvl w:ilvl="5">
        <w:start w:val="1"/>
        <w:numFmt w:val="bullet"/>
        <w:lvlText w:val=""/>
        <w:lvlJc w:val="left"/>
        <w:pPr>
          <w:ind w:left="3969" w:hanging="567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Text w:val=""/>
        <w:lvlJc w:val="left"/>
        <w:pPr>
          <w:ind w:left="4536" w:hanging="567"/>
        </w:pPr>
        <w:rPr>
          <w:rFonts w:ascii="Symbol" w:hAnsi="Symbol" w:hint="default"/>
        </w:rPr>
      </w:lvl>
    </w:lvlOverride>
    <w:lvlOverride w:ilvl="7">
      <w:startOverride w:val="1"/>
      <w:lvl w:ilvl="7">
        <w:start w:val="1"/>
        <w:numFmt w:val="bullet"/>
        <w:lvlText w:val="o"/>
        <w:lvlJc w:val="left"/>
        <w:pPr>
          <w:ind w:left="5103" w:hanging="567"/>
        </w:pPr>
        <w:rPr>
          <w:rFonts w:ascii="Courier New" w:hAnsi="Courier New" w:cs="Courier New" w:hint="default"/>
        </w:rPr>
      </w:lvl>
    </w:lvlOverride>
    <w:lvlOverride w:ilvl="8">
      <w:startOverride w:val="1"/>
      <w:lvl w:ilvl="8">
        <w:start w:val="1"/>
        <w:numFmt w:val="bullet"/>
        <w:lvlText w:val=""/>
        <w:lvlJc w:val="left"/>
        <w:pPr>
          <w:ind w:left="5670" w:hanging="567"/>
        </w:pPr>
        <w:rPr>
          <w:rFonts w:ascii="Wingdings" w:hAnsi="Wingdings" w:hint="default"/>
        </w:rPr>
      </w:lvl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proofState w:spelling="clean" w:grammar="clean"/>
  <w:attachedTemplate r:id="rId1"/>
  <w:doNotTrackFormatting/>
  <w:documentProtection w:edit="comments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561"/>
    <w:rsid w:val="00000BBC"/>
    <w:rsid w:val="0000111C"/>
    <w:rsid w:val="000012AC"/>
    <w:rsid w:val="00001590"/>
    <w:rsid w:val="00001772"/>
    <w:rsid w:val="00001985"/>
    <w:rsid w:val="0000213A"/>
    <w:rsid w:val="0000247B"/>
    <w:rsid w:val="000027B8"/>
    <w:rsid w:val="00002987"/>
    <w:rsid w:val="00002ED1"/>
    <w:rsid w:val="00003987"/>
    <w:rsid w:val="00004538"/>
    <w:rsid w:val="000047E0"/>
    <w:rsid w:val="00004A03"/>
    <w:rsid w:val="0000512D"/>
    <w:rsid w:val="0000537F"/>
    <w:rsid w:val="00005CAF"/>
    <w:rsid w:val="00005D78"/>
    <w:rsid w:val="00006840"/>
    <w:rsid w:val="000069D3"/>
    <w:rsid w:val="00007A80"/>
    <w:rsid w:val="00007B36"/>
    <w:rsid w:val="00007F3E"/>
    <w:rsid w:val="000101F6"/>
    <w:rsid w:val="000105B1"/>
    <w:rsid w:val="00010BFC"/>
    <w:rsid w:val="00010C88"/>
    <w:rsid w:val="00011187"/>
    <w:rsid w:val="00011D47"/>
    <w:rsid w:val="00011E7B"/>
    <w:rsid w:val="00011FAE"/>
    <w:rsid w:val="0001260F"/>
    <w:rsid w:val="00012C1F"/>
    <w:rsid w:val="00012FFD"/>
    <w:rsid w:val="00013110"/>
    <w:rsid w:val="000132AD"/>
    <w:rsid w:val="0001364E"/>
    <w:rsid w:val="0001366D"/>
    <w:rsid w:val="00013C3C"/>
    <w:rsid w:val="00013D34"/>
    <w:rsid w:val="00013D88"/>
    <w:rsid w:val="00014253"/>
    <w:rsid w:val="00014604"/>
    <w:rsid w:val="00014B0E"/>
    <w:rsid w:val="00015219"/>
    <w:rsid w:val="0001534D"/>
    <w:rsid w:val="00015B6D"/>
    <w:rsid w:val="00015DF4"/>
    <w:rsid w:val="00016813"/>
    <w:rsid w:val="00016BF7"/>
    <w:rsid w:val="00016E5B"/>
    <w:rsid w:val="000177B3"/>
    <w:rsid w:val="000178F0"/>
    <w:rsid w:val="000205AB"/>
    <w:rsid w:val="0002089A"/>
    <w:rsid w:val="00020A62"/>
    <w:rsid w:val="00020CC7"/>
    <w:rsid w:val="00020DDD"/>
    <w:rsid w:val="0002118C"/>
    <w:rsid w:val="00021457"/>
    <w:rsid w:val="00021CDA"/>
    <w:rsid w:val="00021FEB"/>
    <w:rsid w:val="00022093"/>
    <w:rsid w:val="000224A4"/>
    <w:rsid w:val="00022526"/>
    <w:rsid w:val="00022597"/>
    <w:rsid w:val="00022688"/>
    <w:rsid w:val="00022740"/>
    <w:rsid w:val="000229F6"/>
    <w:rsid w:val="00023510"/>
    <w:rsid w:val="000236C7"/>
    <w:rsid w:val="00023AEB"/>
    <w:rsid w:val="00023B04"/>
    <w:rsid w:val="00023D9D"/>
    <w:rsid w:val="00025173"/>
    <w:rsid w:val="00025589"/>
    <w:rsid w:val="000256EB"/>
    <w:rsid w:val="00025AD2"/>
    <w:rsid w:val="00025B95"/>
    <w:rsid w:val="00025E23"/>
    <w:rsid w:val="00025E82"/>
    <w:rsid w:val="00026148"/>
    <w:rsid w:val="000265C1"/>
    <w:rsid w:val="00026C7D"/>
    <w:rsid w:val="00026E4E"/>
    <w:rsid w:val="00026EA7"/>
    <w:rsid w:val="000273D4"/>
    <w:rsid w:val="00027A00"/>
    <w:rsid w:val="00027B96"/>
    <w:rsid w:val="00027FCB"/>
    <w:rsid w:val="00030AEC"/>
    <w:rsid w:val="00030D00"/>
    <w:rsid w:val="00030F05"/>
    <w:rsid w:val="00031D2F"/>
    <w:rsid w:val="00031FBD"/>
    <w:rsid w:val="00031FDE"/>
    <w:rsid w:val="00033567"/>
    <w:rsid w:val="000339BB"/>
    <w:rsid w:val="00033A4C"/>
    <w:rsid w:val="00033AFE"/>
    <w:rsid w:val="000341DF"/>
    <w:rsid w:val="00034D4B"/>
    <w:rsid w:val="00034F2B"/>
    <w:rsid w:val="000355AD"/>
    <w:rsid w:val="00035A2F"/>
    <w:rsid w:val="00036086"/>
    <w:rsid w:val="00036E7E"/>
    <w:rsid w:val="00037BFD"/>
    <w:rsid w:val="00037CAB"/>
    <w:rsid w:val="00040460"/>
    <w:rsid w:val="0004091D"/>
    <w:rsid w:val="00040CE9"/>
    <w:rsid w:val="00040EF3"/>
    <w:rsid w:val="00040FCF"/>
    <w:rsid w:val="00041D1C"/>
    <w:rsid w:val="0004257D"/>
    <w:rsid w:val="00042DBC"/>
    <w:rsid w:val="000435DD"/>
    <w:rsid w:val="000439C7"/>
    <w:rsid w:val="00043AAF"/>
    <w:rsid w:val="00043EC7"/>
    <w:rsid w:val="00043F4D"/>
    <w:rsid w:val="00044968"/>
    <w:rsid w:val="00044FF9"/>
    <w:rsid w:val="00045BC6"/>
    <w:rsid w:val="00045FD4"/>
    <w:rsid w:val="00046122"/>
    <w:rsid w:val="000463E2"/>
    <w:rsid w:val="0004673E"/>
    <w:rsid w:val="00046B44"/>
    <w:rsid w:val="00047198"/>
    <w:rsid w:val="000473EE"/>
    <w:rsid w:val="00047E6D"/>
    <w:rsid w:val="00050093"/>
    <w:rsid w:val="00050226"/>
    <w:rsid w:val="00050B60"/>
    <w:rsid w:val="00050BC1"/>
    <w:rsid w:val="00051480"/>
    <w:rsid w:val="00051868"/>
    <w:rsid w:val="00051B18"/>
    <w:rsid w:val="00051D1C"/>
    <w:rsid w:val="0005238E"/>
    <w:rsid w:val="00052651"/>
    <w:rsid w:val="000526B6"/>
    <w:rsid w:val="00052AF1"/>
    <w:rsid w:val="00052DB3"/>
    <w:rsid w:val="00052F1E"/>
    <w:rsid w:val="0005326E"/>
    <w:rsid w:val="00053EC6"/>
    <w:rsid w:val="00054016"/>
    <w:rsid w:val="000548D7"/>
    <w:rsid w:val="00054D0B"/>
    <w:rsid w:val="00055133"/>
    <w:rsid w:val="00055BA5"/>
    <w:rsid w:val="00055E90"/>
    <w:rsid w:val="00055ED3"/>
    <w:rsid w:val="0005622D"/>
    <w:rsid w:val="00056266"/>
    <w:rsid w:val="00056A34"/>
    <w:rsid w:val="00056CAB"/>
    <w:rsid w:val="00057164"/>
    <w:rsid w:val="000577DC"/>
    <w:rsid w:val="00057B38"/>
    <w:rsid w:val="00060033"/>
    <w:rsid w:val="0006022E"/>
    <w:rsid w:val="000604F2"/>
    <w:rsid w:val="000609F4"/>
    <w:rsid w:val="000612CD"/>
    <w:rsid w:val="00061AA1"/>
    <w:rsid w:val="00061B78"/>
    <w:rsid w:val="00061C26"/>
    <w:rsid w:val="00061E9D"/>
    <w:rsid w:val="0006284D"/>
    <w:rsid w:val="00063058"/>
    <w:rsid w:val="0006366B"/>
    <w:rsid w:val="00063844"/>
    <w:rsid w:val="00063893"/>
    <w:rsid w:val="00063B14"/>
    <w:rsid w:val="00063F12"/>
    <w:rsid w:val="0006478B"/>
    <w:rsid w:val="00064A23"/>
    <w:rsid w:val="00065213"/>
    <w:rsid w:val="000658F7"/>
    <w:rsid w:val="00065DEC"/>
    <w:rsid w:val="0006622F"/>
    <w:rsid w:val="0006662A"/>
    <w:rsid w:val="00067451"/>
    <w:rsid w:val="000676F1"/>
    <w:rsid w:val="000678C3"/>
    <w:rsid w:val="00067A69"/>
    <w:rsid w:val="0007043F"/>
    <w:rsid w:val="00070AFB"/>
    <w:rsid w:val="00070E4A"/>
    <w:rsid w:val="000719D7"/>
    <w:rsid w:val="00071AC8"/>
    <w:rsid w:val="00071B2C"/>
    <w:rsid w:val="000725A0"/>
    <w:rsid w:val="000725E9"/>
    <w:rsid w:val="00072705"/>
    <w:rsid w:val="00072FCC"/>
    <w:rsid w:val="0007322D"/>
    <w:rsid w:val="00073264"/>
    <w:rsid w:val="000733A0"/>
    <w:rsid w:val="00073C83"/>
    <w:rsid w:val="0007407A"/>
    <w:rsid w:val="0007458C"/>
    <w:rsid w:val="00074B2D"/>
    <w:rsid w:val="00074D1C"/>
    <w:rsid w:val="00075120"/>
    <w:rsid w:val="00075605"/>
    <w:rsid w:val="0007620E"/>
    <w:rsid w:val="0007640A"/>
    <w:rsid w:val="00076766"/>
    <w:rsid w:val="00076819"/>
    <w:rsid w:val="000773BF"/>
    <w:rsid w:val="000776D5"/>
    <w:rsid w:val="00077939"/>
    <w:rsid w:val="00077CB3"/>
    <w:rsid w:val="00080176"/>
    <w:rsid w:val="000805E5"/>
    <w:rsid w:val="00080736"/>
    <w:rsid w:val="000807BF"/>
    <w:rsid w:val="000807F0"/>
    <w:rsid w:val="00080FB5"/>
    <w:rsid w:val="000815B2"/>
    <w:rsid w:val="000817AD"/>
    <w:rsid w:val="000824CB"/>
    <w:rsid w:val="000834D7"/>
    <w:rsid w:val="0008399E"/>
    <w:rsid w:val="00083FD3"/>
    <w:rsid w:val="00084085"/>
    <w:rsid w:val="00084AF7"/>
    <w:rsid w:val="00084B11"/>
    <w:rsid w:val="00084CA1"/>
    <w:rsid w:val="0008507D"/>
    <w:rsid w:val="00085332"/>
    <w:rsid w:val="000853A9"/>
    <w:rsid w:val="000853BB"/>
    <w:rsid w:val="00085A56"/>
    <w:rsid w:val="00085A88"/>
    <w:rsid w:val="00086109"/>
    <w:rsid w:val="00086D2C"/>
    <w:rsid w:val="00086D83"/>
    <w:rsid w:val="00086E2A"/>
    <w:rsid w:val="00086FAA"/>
    <w:rsid w:val="00087058"/>
    <w:rsid w:val="00087338"/>
    <w:rsid w:val="000874D7"/>
    <w:rsid w:val="000875E0"/>
    <w:rsid w:val="0008763B"/>
    <w:rsid w:val="000878DD"/>
    <w:rsid w:val="00087A4F"/>
    <w:rsid w:val="00087E38"/>
    <w:rsid w:val="00087F85"/>
    <w:rsid w:val="0009028B"/>
    <w:rsid w:val="00090B45"/>
    <w:rsid w:val="00090D25"/>
    <w:rsid w:val="00090D32"/>
    <w:rsid w:val="000910C5"/>
    <w:rsid w:val="000910D7"/>
    <w:rsid w:val="00091460"/>
    <w:rsid w:val="00091AE3"/>
    <w:rsid w:val="00091BD6"/>
    <w:rsid w:val="00091C30"/>
    <w:rsid w:val="000921CE"/>
    <w:rsid w:val="00092A38"/>
    <w:rsid w:val="00092DAC"/>
    <w:rsid w:val="000931EC"/>
    <w:rsid w:val="000932E8"/>
    <w:rsid w:val="00093567"/>
    <w:rsid w:val="00093D30"/>
    <w:rsid w:val="00093F6C"/>
    <w:rsid w:val="00094150"/>
    <w:rsid w:val="00094176"/>
    <w:rsid w:val="000941A5"/>
    <w:rsid w:val="0009465F"/>
    <w:rsid w:val="0009476E"/>
    <w:rsid w:val="00094AED"/>
    <w:rsid w:val="000952FB"/>
    <w:rsid w:val="00095410"/>
    <w:rsid w:val="00095BFD"/>
    <w:rsid w:val="00095C4B"/>
    <w:rsid w:val="000960B5"/>
    <w:rsid w:val="00096108"/>
    <w:rsid w:val="0009612B"/>
    <w:rsid w:val="0009616A"/>
    <w:rsid w:val="00096195"/>
    <w:rsid w:val="00096425"/>
    <w:rsid w:val="00096535"/>
    <w:rsid w:val="00096C62"/>
    <w:rsid w:val="00096FFC"/>
    <w:rsid w:val="00097176"/>
    <w:rsid w:val="000974BF"/>
    <w:rsid w:val="000A0807"/>
    <w:rsid w:val="000A0C86"/>
    <w:rsid w:val="000A1581"/>
    <w:rsid w:val="000A1CA4"/>
    <w:rsid w:val="000A222B"/>
    <w:rsid w:val="000A2350"/>
    <w:rsid w:val="000A4172"/>
    <w:rsid w:val="000A43A0"/>
    <w:rsid w:val="000A44A1"/>
    <w:rsid w:val="000A48B6"/>
    <w:rsid w:val="000A4A91"/>
    <w:rsid w:val="000A4DD1"/>
    <w:rsid w:val="000A60D0"/>
    <w:rsid w:val="000A691F"/>
    <w:rsid w:val="000A69FD"/>
    <w:rsid w:val="000A6D5C"/>
    <w:rsid w:val="000A6F37"/>
    <w:rsid w:val="000A7197"/>
    <w:rsid w:val="000A77EA"/>
    <w:rsid w:val="000A7ADE"/>
    <w:rsid w:val="000A7B57"/>
    <w:rsid w:val="000B0F3A"/>
    <w:rsid w:val="000B109A"/>
    <w:rsid w:val="000B10E6"/>
    <w:rsid w:val="000B187D"/>
    <w:rsid w:val="000B1A82"/>
    <w:rsid w:val="000B1C6F"/>
    <w:rsid w:val="000B2F9E"/>
    <w:rsid w:val="000B324D"/>
    <w:rsid w:val="000B35B9"/>
    <w:rsid w:val="000B3750"/>
    <w:rsid w:val="000B3E48"/>
    <w:rsid w:val="000B408A"/>
    <w:rsid w:val="000B459A"/>
    <w:rsid w:val="000B46A1"/>
    <w:rsid w:val="000B4CB9"/>
    <w:rsid w:val="000B511C"/>
    <w:rsid w:val="000B585F"/>
    <w:rsid w:val="000B5F8D"/>
    <w:rsid w:val="000B5FCA"/>
    <w:rsid w:val="000B651F"/>
    <w:rsid w:val="000B7884"/>
    <w:rsid w:val="000B7B14"/>
    <w:rsid w:val="000B7E83"/>
    <w:rsid w:val="000C044D"/>
    <w:rsid w:val="000C08C1"/>
    <w:rsid w:val="000C0AF9"/>
    <w:rsid w:val="000C0CB3"/>
    <w:rsid w:val="000C0EC0"/>
    <w:rsid w:val="000C0EE2"/>
    <w:rsid w:val="000C1350"/>
    <w:rsid w:val="000C1486"/>
    <w:rsid w:val="000C240D"/>
    <w:rsid w:val="000C246B"/>
    <w:rsid w:val="000C3553"/>
    <w:rsid w:val="000C3952"/>
    <w:rsid w:val="000C3F8F"/>
    <w:rsid w:val="000C4326"/>
    <w:rsid w:val="000C435F"/>
    <w:rsid w:val="000C4905"/>
    <w:rsid w:val="000C542F"/>
    <w:rsid w:val="000C5A97"/>
    <w:rsid w:val="000C619C"/>
    <w:rsid w:val="000C623C"/>
    <w:rsid w:val="000C62CD"/>
    <w:rsid w:val="000C7573"/>
    <w:rsid w:val="000C765E"/>
    <w:rsid w:val="000C7C6E"/>
    <w:rsid w:val="000D0A48"/>
    <w:rsid w:val="000D0EE5"/>
    <w:rsid w:val="000D1C9E"/>
    <w:rsid w:val="000D274F"/>
    <w:rsid w:val="000D2873"/>
    <w:rsid w:val="000D311F"/>
    <w:rsid w:val="000D35DF"/>
    <w:rsid w:val="000D3FF7"/>
    <w:rsid w:val="000D440F"/>
    <w:rsid w:val="000D4429"/>
    <w:rsid w:val="000D4C4A"/>
    <w:rsid w:val="000D4E15"/>
    <w:rsid w:val="000D539E"/>
    <w:rsid w:val="000D57E2"/>
    <w:rsid w:val="000D58DF"/>
    <w:rsid w:val="000D5977"/>
    <w:rsid w:val="000D6167"/>
    <w:rsid w:val="000D6618"/>
    <w:rsid w:val="000D6A11"/>
    <w:rsid w:val="000D6DE8"/>
    <w:rsid w:val="000D6E71"/>
    <w:rsid w:val="000D739B"/>
    <w:rsid w:val="000D7422"/>
    <w:rsid w:val="000D76D5"/>
    <w:rsid w:val="000D7866"/>
    <w:rsid w:val="000D7BB2"/>
    <w:rsid w:val="000D7C67"/>
    <w:rsid w:val="000E070F"/>
    <w:rsid w:val="000E140C"/>
    <w:rsid w:val="000E1B9D"/>
    <w:rsid w:val="000E1DEB"/>
    <w:rsid w:val="000E2192"/>
    <w:rsid w:val="000E226A"/>
    <w:rsid w:val="000E228D"/>
    <w:rsid w:val="000E238F"/>
    <w:rsid w:val="000E243C"/>
    <w:rsid w:val="000E2826"/>
    <w:rsid w:val="000E306D"/>
    <w:rsid w:val="000E359C"/>
    <w:rsid w:val="000E3DA6"/>
    <w:rsid w:val="000E3E7D"/>
    <w:rsid w:val="000E4425"/>
    <w:rsid w:val="000E4820"/>
    <w:rsid w:val="000E4867"/>
    <w:rsid w:val="000E48DA"/>
    <w:rsid w:val="000E5408"/>
    <w:rsid w:val="000E54B6"/>
    <w:rsid w:val="000E59DB"/>
    <w:rsid w:val="000E5C11"/>
    <w:rsid w:val="000E5DC4"/>
    <w:rsid w:val="000E632C"/>
    <w:rsid w:val="000E677C"/>
    <w:rsid w:val="000E6DB7"/>
    <w:rsid w:val="000E7792"/>
    <w:rsid w:val="000E7DA2"/>
    <w:rsid w:val="000E7DC2"/>
    <w:rsid w:val="000E7E9B"/>
    <w:rsid w:val="000F01F3"/>
    <w:rsid w:val="000F0869"/>
    <w:rsid w:val="000F147A"/>
    <w:rsid w:val="000F1697"/>
    <w:rsid w:val="000F220C"/>
    <w:rsid w:val="000F238E"/>
    <w:rsid w:val="000F2F04"/>
    <w:rsid w:val="000F3993"/>
    <w:rsid w:val="000F3D9C"/>
    <w:rsid w:val="000F43FD"/>
    <w:rsid w:val="000F447F"/>
    <w:rsid w:val="000F4588"/>
    <w:rsid w:val="000F467C"/>
    <w:rsid w:val="000F4893"/>
    <w:rsid w:val="000F4B5C"/>
    <w:rsid w:val="000F4EE9"/>
    <w:rsid w:val="000F5018"/>
    <w:rsid w:val="000F51D7"/>
    <w:rsid w:val="000F524C"/>
    <w:rsid w:val="000F5E2C"/>
    <w:rsid w:val="000F6320"/>
    <w:rsid w:val="000F66B3"/>
    <w:rsid w:val="000F699A"/>
    <w:rsid w:val="000F6A76"/>
    <w:rsid w:val="000F6E10"/>
    <w:rsid w:val="000F6E77"/>
    <w:rsid w:val="000F7301"/>
    <w:rsid w:val="000F7897"/>
    <w:rsid w:val="000F7A4D"/>
    <w:rsid w:val="000F7B42"/>
    <w:rsid w:val="00100A1F"/>
    <w:rsid w:val="001011B7"/>
    <w:rsid w:val="001014B2"/>
    <w:rsid w:val="0010174B"/>
    <w:rsid w:val="00101AD0"/>
    <w:rsid w:val="00101D33"/>
    <w:rsid w:val="00101D3C"/>
    <w:rsid w:val="00101DC2"/>
    <w:rsid w:val="00102446"/>
    <w:rsid w:val="001026EC"/>
    <w:rsid w:val="00102A11"/>
    <w:rsid w:val="001033C8"/>
    <w:rsid w:val="001036B6"/>
    <w:rsid w:val="00103797"/>
    <w:rsid w:val="001038BA"/>
    <w:rsid w:val="00103F7A"/>
    <w:rsid w:val="00104121"/>
    <w:rsid w:val="001049EE"/>
    <w:rsid w:val="00104BD8"/>
    <w:rsid w:val="00104CE1"/>
    <w:rsid w:val="0010548D"/>
    <w:rsid w:val="00105D61"/>
    <w:rsid w:val="00105FFA"/>
    <w:rsid w:val="00106BC1"/>
    <w:rsid w:val="00106EC0"/>
    <w:rsid w:val="001074C8"/>
    <w:rsid w:val="001078A2"/>
    <w:rsid w:val="00110576"/>
    <w:rsid w:val="00110FE6"/>
    <w:rsid w:val="00111259"/>
    <w:rsid w:val="001114C1"/>
    <w:rsid w:val="0011156F"/>
    <w:rsid w:val="0011167C"/>
    <w:rsid w:val="00111FED"/>
    <w:rsid w:val="00112001"/>
    <w:rsid w:val="001121B1"/>
    <w:rsid w:val="00112414"/>
    <w:rsid w:val="00112428"/>
    <w:rsid w:val="00112703"/>
    <w:rsid w:val="00112771"/>
    <w:rsid w:val="00112789"/>
    <w:rsid w:val="00112C57"/>
    <w:rsid w:val="0011357C"/>
    <w:rsid w:val="00113B26"/>
    <w:rsid w:val="00113CC9"/>
    <w:rsid w:val="00113E80"/>
    <w:rsid w:val="0011430D"/>
    <w:rsid w:val="0011442F"/>
    <w:rsid w:val="00114B7A"/>
    <w:rsid w:val="0011525A"/>
    <w:rsid w:val="00115433"/>
    <w:rsid w:val="001157A8"/>
    <w:rsid w:val="00115C89"/>
    <w:rsid w:val="00115F4D"/>
    <w:rsid w:val="00116905"/>
    <w:rsid w:val="00117301"/>
    <w:rsid w:val="001173D8"/>
    <w:rsid w:val="00117E09"/>
    <w:rsid w:val="0012088C"/>
    <w:rsid w:val="001208E9"/>
    <w:rsid w:val="00120B37"/>
    <w:rsid w:val="00120BB6"/>
    <w:rsid w:val="00120D55"/>
    <w:rsid w:val="00120E8E"/>
    <w:rsid w:val="001210E7"/>
    <w:rsid w:val="00121144"/>
    <w:rsid w:val="001217E0"/>
    <w:rsid w:val="00121DE8"/>
    <w:rsid w:val="001220F2"/>
    <w:rsid w:val="00122280"/>
    <w:rsid w:val="00122950"/>
    <w:rsid w:val="001229AC"/>
    <w:rsid w:val="001232BE"/>
    <w:rsid w:val="001233A0"/>
    <w:rsid w:val="001235C0"/>
    <w:rsid w:val="00123876"/>
    <w:rsid w:val="0012397D"/>
    <w:rsid w:val="00123C7E"/>
    <w:rsid w:val="00123C9D"/>
    <w:rsid w:val="00123E4F"/>
    <w:rsid w:val="00123F37"/>
    <w:rsid w:val="0012462B"/>
    <w:rsid w:val="00124803"/>
    <w:rsid w:val="00124EC3"/>
    <w:rsid w:val="001250B9"/>
    <w:rsid w:val="00125193"/>
    <w:rsid w:val="0012577A"/>
    <w:rsid w:val="00125A8A"/>
    <w:rsid w:val="00125C4B"/>
    <w:rsid w:val="00126007"/>
    <w:rsid w:val="001264B0"/>
    <w:rsid w:val="00126EDC"/>
    <w:rsid w:val="0012717F"/>
    <w:rsid w:val="00127CC6"/>
    <w:rsid w:val="00127DFC"/>
    <w:rsid w:val="00127F37"/>
    <w:rsid w:val="001301E4"/>
    <w:rsid w:val="00130DBE"/>
    <w:rsid w:val="00130E3C"/>
    <w:rsid w:val="001311DF"/>
    <w:rsid w:val="0013120D"/>
    <w:rsid w:val="001315EA"/>
    <w:rsid w:val="00131A97"/>
    <w:rsid w:val="00131E0F"/>
    <w:rsid w:val="00132E72"/>
    <w:rsid w:val="00134533"/>
    <w:rsid w:val="00135481"/>
    <w:rsid w:val="001355C3"/>
    <w:rsid w:val="001358E8"/>
    <w:rsid w:val="00135B1F"/>
    <w:rsid w:val="00135DF4"/>
    <w:rsid w:val="001363FC"/>
    <w:rsid w:val="00136DD2"/>
    <w:rsid w:val="00137092"/>
    <w:rsid w:val="00137230"/>
    <w:rsid w:val="00137486"/>
    <w:rsid w:val="00137EBD"/>
    <w:rsid w:val="00137FD0"/>
    <w:rsid w:val="001403C5"/>
    <w:rsid w:val="001406D9"/>
    <w:rsid w:val="00140D54"/>
    <w:rsid w:val="00141399"/>
    <w:rsid w:val="0014173A"/>
    <w:rsid w:val="001418FC"/>
    <w:rsid w:val="00141C67"/>
    <w:rsid w:val="00141F0A"/>
    <w:rsid w:val="00142110"/>
    <w:rsid w:val="0014253E"/>
    <w:rsid w:val="00142658"/>
    <w:rsid w:val="00142AA2"/>
    <w:rsid w:val="00143C68"/>
    <w:rsid w:val="00143E5B"/>
    <w:rsid w:val="00143E5E"/>
    <w:rsid w:val="00143F61"/>
    <w:rsid w:val="00144054"/>
    <w:rsid w:val="001442AA"/>
    <w:rsid w:val="001447B6"/>
    <w:rsid w:val="001449DF"/>
    <w:rsid w:val="00144D12"/>
    <w:rsid w:val="00144FF2"/>
    <w:rsid w:val="001450D0"/>
    <w:rsid w:val="00145101"/>
    <w:rsid w:val="0014516B"/>
    <w:rsid w:val="0014530C"/>
    <w:rsid w:val="00145957"/>
    <w:rsid w:val="00145A2D"/>
    <w:rsid w:val="00145ABD"/>
    <w:rsid w:val="00145C30"/>
    <w:rsid w:val="00146864"/>
    <w:rsid w:val="001468AE"/>
    <w:rsid w:val="00146921"/>
    <w:rsid w:val="00146997"/>
    <w:rsid w:val="00146DE2"/>
    <w:rsid w:val="001471B6"/>
    <w:rsid w:val="00150709"/>
    <w:rsid w:val="0015092F"/>
    <w:rsid w:val="0015099D"/>
    <w:rsid w:val="00151111"/>
    <w:rsid w:val="0015146C"/>
    <w:rsid w:val="0015150C"/>
    <w:rsid w:val="00151ABF"/>
    <w:rsid w:val="001521E2"/>
    <w:rsid w:val="00152791"/>
    <w:rsid w:val="00152813"/>
    <w:rsid w:val="001528B1"/>
    <w:rsid w:val="00152DFD"/>
    <w:rsid w:val="00152E75"/>
    <w:rsid w:val="00152E94"/>
    <w:rsid w:val="001536F9"/>
    <w:rsid w:val="001542AD"/>
    <w:rsid w:val="001543EA"/>
    <w:rsid w:val="001556D4"/>
    <w:rsid w:val="001558AB"/>
    <w:rsid w:val="0015592E"/>
    <w:rsid w:val="00155BAB"/>
    <w:rsid w:val="00155F78"/>
    <w:rsid w:val="00155FFA"/>
    <w:rsid w:val="0015625E"/>
    <w:rsid w:val="0015692E"/>
    <w:rsid w:val="00156C3A"/>
    <w:rsid w:val="00156D60"/>
    <w:rsid w:val="00157174"/>
    <w:rsid w:val="00157217"/>
    <w:rsid w:val="001572AC"/>
    <w:rsid w:val="001572D3"/>
    <w:rsid w:val="00157379"/>
    <w:rsid w:val="00157F5C"/>
    <w:rsid w:val="00157FCE"/>
    <w:rsid w:val="001605EF"/>
    <w:rsid w:val="00160B46"/>
    <w:rsid w:val="00160BF8"/>
    <w:rsid w:val="00161212"/>
    <w:rsid w:val="00161401"/>
    <w:rsid w:val="001614FA"/>
    <w:rsid w:val="00161AA9"/>
    <w:rsid w:val="001636A6"/>
    <w:rsid w:val="00163C57"/>
    <w:rsid w:val="0016401F"/>
    <w:rsid w:val="0016444A"/>
    <w:rsid w:val="00164723"/>
    <w:rsid w:val="00164C15"/>
    <w:rsid w:val="00165AD3"/>
    <w:rsid w:val="00166AB5"/>
    <w:rsid w:val="0016757B"/>
    <w:rsid w:val="00167CA0"/>
    <w:rsid w:val="00167CBE"/>
    <w:rsid w:val="0017004A"/>
    <w:rsid w:val="001700F8"/>
    <w:rsid w:val="001703A0"/>
    <w:rsid w:val="00170705"/>
    <w:rsid w:val="00170D7B"/>
    <w:rsid w:val="001710D6"/>
    <w:rsid w:val="00171515"/>
    <w:rsid w:val="001717AF"/>
    <w:rsid w:val="00171B9A"/>
    <w:rsid w:val="00171FDF"/>
    <w:rsid w:val="00172508"/>
    <w:rsid w:val="0017299D"/>
    <w:rsid w:val="00172A36"/>
    <w:rsid w:val="00173012"/>
    <w:rsid w:val="00173738"/>
    <w:rsid w:val="00173CB2"/>
    <w:rsid w:val="00174249"/>
    <w:rsid w:val="00174F1D"/>
    <w:rsid w:val="00175590"/>
    <w:rsid w:val="0017577B"/>
    <w:rsid w:val="001766F9"/>
    <w:rsid w:val="00176A3C"/>
    <w:rsid w:val="00177BC5"/>
    <w:rsid w:val="00177F84"/>
    <w:rsid w:val="00181164"/>
    <w:rsid w:val="00181943"/>
    <w:rsid w:val="00181BD4"/>
    <w:rsid w:val="0018214D"/>
    <w:rsid w:val="0018244F"/>
    <w:rsid w:val="00182DD0"/>
    <w:rsid w:val="001835E8"/>
    <w:rsid w:val="00183984"/>
    <w:rsid w:val="001839C8"/>
    <w:rsid w:val="00183CF8"/>
    <w:rsid w:val="00183E2F"/>
    <w:rsid w:val="0018423A"/>
    <w:rsid w:val="00184AAC"/>
    <w:rsid w:val="00184DC4"/>
    <w:rsid w:val="00185456"/>
    <w:rsid w:val="0018564C"/>
    <w:rsid w:val="00185B71"/>
    <w:rsid w:val="00186429"/>
    <w:rsid w:val="001868F4"/>
    <w:rsid w:val="00186DC6"/>
    <w:rsid w:val="00186F02"/>
    <w:rsid w:val="00186FCD"/>
    <w:rsid w:val="00187290"/>
    <w:rsid w:val="001872F9"/>
    <w:rsid w:val="001875EE"/>
    <w:rsid w:val="00190447"/>
    <w:rsid w:val="00190550"/>
    <w:rsid w:val="00190DC7"/>
    <w:rsid w:val="00190EF5"/>
    <w:rsid w:val="00191082"/>
    <w:rsid w:val="00191723"/>
    <w:rsid w:val="0019197A"/>
    <w:rsid w:val="00191A16"/>
    <w:rsid w:val="00191B8A"/>
    <w:rsid w:val="00191E96"/>
    <w:rsid w:val="0019206C"/>
    <w:rsid w:val="001920D2"/>
    <w:rsid w:val="001923A6"/>
    <w:rsid w:val="001926AF"/>
    <w:rsid w:val="00192C5E"/>
    <w:rsid w:val="00192D1F"/>
    <w:rsid w:val="00192DE6"/>
    <w:rsid w:val="001940BE"/>
    <w:rsid w:val="0019413C"/>
    <w:rsid w:val="0019455F"/>
    <w:rsid w:val="001945B1"/>
    <w:rsid w:val="00194910"/>
    <w:rsid w:val="00194E18"/>
    <w:rsid w:val="00194E36"/>
    <w:rsid w:val="00195643"/>
    <w:rsid w:val="00195928"/>
    <w:rsid w:val="00195F8F"/>
    <w:rsid w:val="00196274"/>
    <w:rsid w:val="001967F2"/>
    <w:rsid w:val="0019699C"/>
    <w:rsid w:val="00196DD6"/>
    <w:rsid w:val="00197F58"/>
    <w:rsid w:val="001A00DC"/>
    <w:rsid w:val="001A06E4"/>
    <w:rsid w:val="001A0A35"/>
    <w:rsid w:val="001A0DD8"/>
    <w:rsid w:val="001A0FC2"/>
    <w:rsid w:val="001A11CF"/>
    <w:rsid w:val="001A129F"/>
    <w:rsid w:val="001A131D"/>
    <w:rsid w:val="001A179A"/>
    <w:rsid w:val="001A1969"/>
    <w:rsid w:val="001A19E9"/>
    <w:rsid w:val="001A1F2C"/>
    <w:rsid w:val="001A245E"/>
    <w:rsid w:val="001A24F3"/>
    <w:rsid w:val="001A2DCB"/>
    <w:rsid w:val="001A3241"/>
    <w:rsid w:val="001A35C5"/>
    <w:rsid w:val="001A382C"/>
    <w:rsid w:val="001A3C77"/>
    <w:rsid w:val="001A3E4A"/>
    <w:rsid w:val="001A3F19"/>
    <w:rsid w:val="001A43DB"/>
    <w:rsid w:val="001A458E"/>
    <w:rsid w:val="001A4788"/>
    <w:rsid w:val="001A5437"/>
    <w:rsid w:val="001A5471"/>
    <w:rsid w:val="001A5749"/>
    <w:rsid w:val="001A58BC"/>
    <w:rsid w:val="001A5906"/>
    <w:rsid w:val="001A5FBE"/>
    <w:rsid w:val="001A62B4"/>
    <w:rsid w:val="001A6393"/>
    <w:rsid w:val="001A6626"/>
    <w:rsid w:val="001A6A2A"/>
    <w:rsid w:val="001A703C"/>
    <w:rsid w:val="001A71FA"/>
    <w:rsid w:val="001A776B"/>
    <w:rsid w:val="001A776C"/>
    <w:rsid w:val="001A78CF"/>
    <w:rsid w:val="001A7C8C"/>
    <w:rsid w:val="001A7EDB"/>
    <w:rsid w:val="001B075F"/>
    <w:rsid w:val="001B0A4F"/>
    <w:rsid w:val="001B0CCF"/>
    <w:rsid w:val="001B101E"/>
    <w:rsid w:val="001B139B"/>
    <w:rsid w:val="001B1841"/>
    <w:rsid w:val="001B1CCE"/>
    <w:rsid w:val="001B1E1A"/>
    <w:rsid w:val="001B286C"/>
    <w:rsid w:val="001B2A4E"/>
    <w:rsid w:val="001B2DBF"/>
    <w:rsid w:val="001B31F5"/>
    <w:rsid w:val="001B3401"/>
    <w:rsid w:val="001B372B"/>
    <w:rsid w:val="001B3757"/>
    <w:rsid w:val="001B3AC1"/>
    <w:rsid w:val="001B3EC6"/>
    <w:rsid w:val="001B4488"/>
    <w:rsid w:val="001B4538"/>
    <w:rsid w:val="001B49B6"/>
    <w:rsid w:val="001B4A96"/>
    <w:rsid w:val="001B4D3D"/>
    <w:rsid w:val="001B4E66"/>
    <w:rsid w:val="001B4E7B"/>
    <w:rsid w:val="001B5446"/>
    <w:rsid w:val="001B5B00"/>
    <w:rsid w:val="001B5BF5"/>
    <w:rsid w:val="001B5D8A"/>
    <w:rsid w:val="001B5F0A"/>
    <w:rsid w:val="001B6082"/>
    <w:rsid w:val="001B68B4"/>
    <w:rsid w:val="001B6A87"/>
    <w:rsid w:val="001B6ADB"/>
    <w:rsid w:val="001B6B90"/>
    <w:rsid w:val="001B6B9E"/>
    <w:rsid w:val="001B6D7E"/>
    <w:rsid w:val="001B7486"/>
    <w:rsid w:val="001B7772"/>
    <w:rsid w:val="001B78AD"/>
    <w:rsid w:val="001B793D"/>
    <w:rsid w:val="001B7D05"/>
    <w:rsid w:val="001C011D"/>
    <w:rsid w:val="001C08AC"/>
    <w:rsid w:val="001C0A8F"/>
    <w:rsid w:val="001C0E0E"/>
    <w:rsid w:val="001C1A35"/>
    <w:rsid w:val="001C1A6E"/>
    <w:rsid w:val="001C1B4F"/>
    <w:rsid w:val="001C238C"/>
    <w:rsid w:val="001C2491"/>
    <w:rsid w:val="001C314D"/>
    <w:rsid w:val="001C3380"/>
    <w:rsid w:val="001C3B05"/>
    <w:rsid w:val="001C3DA1"/>
    <w:rsid w:val="001C415F"/>
    <w:rsid w:val="001C4713"/>
    <w:rsid w:val="001C498B"/>
    <w:rsid w:val="001C49B4"/>
    <w:rsid w:val="001C4ED8"/>
    <w:rsid w:val="001C5532"/>
    <w:rsid w:val="001C5A8B"/>
    <w:rsid w:val="001C5BBD"/>
    <w:rsid w:val="001C5FB8"/>
    <w:rsid w:val="001C5FFC"/>
    <w:rsid w:val="001C648C"/>
    <w:rsid w:val="001C68D0"/>
    <w:rsid w:val="001C694C"/>
    <w:rsid w:val="001C6B07"/>
    <w:rsid w:val="001C6DC7"/>
    <w:rsid w:val="001C6E44"/>
    <w:rsid w:val="001C7023"/>
    <w:rsid w:val="001C72D6"/>
    <w:rsid w:val="001C7737"/>
    <w:rsid w:val="001C77C6"/>
    <w:rsid w:val="001D0813"/>
    <w:rsid w:val="001D0935"/>
    <w:rsid w:val="001D0F3D"/>
    <w:rsid w:val="001D1155"/>
    <w:rsid w:val="001D1207"/>
    <w:rsid w:val="001D1485"/>
    <w:rsid w:val="001D2614"/>
    <w:rsid w:val="001D2657"/>
    <w:rsid w:val="001D29D0"/>
    <w:rsid w:val="001D2B8B"/>
    <w:rsid w:val="001D2CE4"/>
    <w:rsid w:val="001D2E29"/>
    <w:rsid w:val="001D3109"/>
    <w:rsid w:val="001D3C2F"/>
    <w:rsid w:val="001D4188"/>
    <w:rsid w:val="001D44A8"/>
    <w:rsid w:val="001D5044"/>
    <w:rsid w:val="001D50E5"/>
    <w:rsid w:val="001D5A76"/>
    <w:rsid w:val="001D5DF7"/>
    <w:rsid w:val="001D5E2D"/>
    <w:rsid w:val="001D632D"/>
    <w:rsid w:val="001D6804"/>
    <w:rsid w:val="001D6D3A"/>
    <w:rsid w:val="001D7606"/>
    <w:rsid w:val="001D78CA"/>
    <w:rsid w:val="001D7991"/>
    <w:rsid w:val="001D7A17"/>
    <w:rsid w:val="001D7BE4"/>
    <w:rsid w:val="001D7DB8"/>
    <w:rsid w:val="001E007C"/>
    <w:rsid w:val="001E053A"/>
    <w:rsid w:val="001E0BA9"/>
    <w:rsid w:val="001E1AAA"/>
    <w:rsid w:val="001E1BF7"/>
    <w:rsid w:val="001E1D7E"/>
    <w:rsid w:val="001E2113"/>
    <w:rsid w:val="001E217D"/>
    <w:rsid w:val="001E21A5"/>
    <w:rsid w:val="001E2642"/>
    <w:rsid w:val="001E26D1"/>
    <w:rsid w:val="001E2849"/>
    <w:rsid w:val="001E29F5"/>
    <w:rsid w:val="001E2D89"/>
    <w:rsid w:val="001E3041"/>
    <w:rsid w:val="001E3B16"/>
    <w:rsid w:val="001E3D64"/>
    <w:rsid w:val="001E3F04"/>
    <w:rsid w:val="001E41BD"/>
    <w:rsid w:val="001E4490"/>
    <w:rsid w:val="001E468F"/>
    <w:rsid w:val="001E47A8"/>
    <w:rsid w:val="001E4BC4"/>
    <w:rsid w:val="001E5104"/>
    <w:rsid w:val="001E58BF"/>
    <w:rsid w:val="001E5A9A"/>
    <w:rsid w:val="001E630E"/>
    <w:rsid w:val="001E6335"/>
    <w:rsid w:val="001E644C"/>
    <w:rsid w:val="001E67BC"/>
    <w:rsid w:val="001E69AF"/>
    <w:rsid w:val="001E7251"/>
    <w:rsid w:val="001E794A"/>
    <w:rsid w:val="001E7CFE"/>
    <w:rsid w:val="001E7D3A"/>
    <w:rsid w:val="001E7FEF"/>
    <w:rsid w:val="001F0433"/>
    <w:rsid w:val="001F0861"/>
    <w:rsid w:val="001F0A8F"/>
    <w:rsid w:val="001F0C88"/>
    <w:rsid w:val="001F13A9"/>
    <w:rsid w:val="001F1410"/>
    <w:rsid w:val="001F1E75"/>
    <w:rsid w:val="001F2131"/>
    <w:rsid w:val="001F2276"/>
    <w:rsid w:val="001F26F8"/>
    <w:rsid w:val="001F2BE1"/>
    <w:rsid w:val="001F2E4F"/>
    <w:rsid w:val="001F30C3"/>
    <w:rsid w:val="001F33BD"/>
    <w:rsid w:val="001F384B"/>
    <w:rsid w:val="001F39E2"/>
    <w:rsid w:val="001F3C8C"/>
    <w:rsid w:val="001F3CD0"/>
    <w:rsid w:val="001F3EBD"/>
    <w:rsid w:val="001F4965"/>
    <w:rsid w:val="001F51F5"/>
    <w:rsid w:val="001F5221"/>
    <w:rsid w:val="001F533A"/>
    <w:rsid w:val="001F5A0D"/>
    <w:rsid w:val="001F5C52"/>
    <w:rsid w:val="001F5D1D"/>
    <w:rsid w:val="001F6190"/>
    <w:rsid w:val="001F6482"/>
    <w:rsid w:val="001F682C"/>
    <w:rsid w:val="001F6DB8"/>
    <w:rsid w:val="001F6EBF"/>
    <w:rsid w:val="001F6F94"/>
    <w:rsid w:val="0020033F"/>
    <w:rsid w:val="00200398"/>
    <w:rsid w:val="002003F8"/>
    <w:rsid w:val="0020077C"/>
    <w:rsid w:val="0020098C"/>
    <w:rsid w:val="00200E0A"/>
    <w:rsid w:val="00200F17"/>
    <w:rsid w:val="002011E5"/>
    <w:rsid w:val="00201642"/>
    <w:rsid w:val="00201AB8"/>
    <w:rsid w:val="00201D50"/>
    <w:rsid w:val="00202252"/>
    <w:rsid w:val="00202832"/>
    <w:rsid w:val="00202839"/>
    <w:rsid w:val="00202EE7"/>
    <w:rsid w:val="00202FF6"/>
    <w:rsid w:val="00203E8C"/>
    <w:rsid w:val="002041F2"/>
    <w:rsid w:val="00204708"/>
    <w:rsid w:val="00204812"/>
    <w:rsid w:val="002048BC"/>
    <w:rsid w:val="002056DA"/>
    <w:rsid w:val="0020570A"/>
    <w:rsid w:val="0020599E"/>
    <w:rsid w:val="00205C70"/>
    <w:rsid w:val="00205E84"/>
    <w:rsid w:val="00206344"/>
    <w:rsid w:val="00206921"/>
    <w:rsid w:val="00206E16"/>
    <w:rsid w:val="00206F64"/>
    <w:rsid w:val="002071E3"/>
    <w:rsid w:val="002072AF"/>
    <w:rsid w:val="00207408"/>
    <w:rsid w:val="00207587"/>
    <w:rsid w:val="002078E1"/>
    <w:rsid w:val="00207A53"/>
    <w:rsid w:val="00210052"/>
    <w:rsid w:val="0021029E"/>
    <w:rsid w:val="0021052E"/>
    <w:rsid w:val="00210613"/>
    <w:rsid w:val="00210A32"/>
    <w:rsid w:val="00210B4D"/>
    <w:rsid w:val="002111F4"/>
    <w:rsid w:val="00211364"/>
    <w:rsid w:val="0021174A"/>
    <w:rsid w:val="00211A51"/>
    <w:rsid w:val="00211FF3"/>
    <w:rsid w:val="002122FA"/>
    <w:rsid w:val="0021237C"/>
    <w:rsid w:val="0021285F"/>
    <w:rsid w:val="00213184"/>
    <w:rsid w:val="00213306"/>
    <w:rsid w:val="00213E88"/>
    <w:rsid w:val="00213FE3"/>
    <w:rsid w:val="002141BC"/>
    <w:rsid w:val="00214B4A"/>
    <w:rsid w:val="0021570A"/>
    <w:rsid w:val="00215A52"/>
    <w:rsid w:val="00215D7B"/>
    <w:rsid w:val="002162B5"/>
    <w:rsid w:val="00216501"/>
    <w:rsid w:val="00216979"/>
    <w:rsid w:val="00216DCF"/>
    <w:rsid w:val="00217B25"/>
    <w:rsid w:val="00217CD7"/>
    <w:rsid w:val="00217F6C"/>
    <w:rsid w:val="0022063A"/>
    <w:rsid w:val="0022070C"/>
    <w:rsid w:val="0022081E"/>
    <w:rsid w:val="00220B37"/>
    <w:rsid w:val="00221487"/>
    <w:rsid w:val="002217AE"/>
    <w:rsid w:val="00221F10"/>
    <w:rsid w:val="00222497"/>
    <w:rsid w:val="002225E4"/>
    <w:rsid w:val="00222775"/>
    <w:rsid w:val="00222BF9"/>
    <w:rsid w:val="00222C76"/>
    <w:rsid w:val="00223254"/>
    <w:rsid w:val="002236F6"/>
    <w:rsid w:val="0022370A"/>
    <w:rsid w:val="002238E0"/>
    <w:rsid w:val="002239DB"/>
    <w:rsid w:val="00223A3B"/>
    <w:rsid w:val="00223C58"/>
    <w:rsid w:val="00224C98"/>
    <w:rsid w:val="002252EB"/>
    <w:rsid w:val="00225385"/>
    <w:rsid w:val="002257E0"/>
    <w:rsid w:val="002259AE"/>
    <w:rsid w:val="00225AD3"/>
    <w:rsid w:val="00225D2C"/>
    <w:rsid w:val="00225F4F"/>
    <w:rsid w:val="002263B4"/>
    <w:rsid w:val="002265D6"/>
    <w:rsid w:val="0022674D"/>
    <w:rsid w:val="002267F8"/>
    <w:rsid w:val="00226B47"/>
    <w:rsid w:val="00226CAD"/>
    <w:rsid w:val="00226D1E"/>
    <w:rsid w:val="00226F0D"/>
    <w:rsid w:val="00227506"/>
    <w:rsid w:val="002309BD"/>
    <w:rsid w:val="0023161D"/>
    <w:rsid w:val="002319E9"/>
    <w:rsid w:val="00231F44"/>
    <w:rsid w:val="00232088"/>
    <w:rsid w:val="00232435"/>
    <w:rsid w:val="002325C4"/>
    <w:rsid w:val="002325C9"/>
    <w:rsid w:val="00232656"/>
    <w:rsid w:val="00232EBD"/>
    <w:rsid w:val="002336E9"/>
    <w:rsid w:val="00233B14"/>
    <w:rsid w:val="00234B10"/>
    <w:rsid w:val="00234F93"/>
    <w:rsid w:val="00235CB8"/>
    <w:rsid w:val="00235E56"/>
    <w:rsid w:val="00235FA9"/>
    <w:rsid w:val="0023617B"/>
    <w:rsid w:val="00236510"/>
    <w:rsid w:val="00236829"/>
    <w:rsid w:val="0023687B"/>
    <w:rsid w:val="0023695A"/>
    <w:rsid w:val="00237939"/>
    <w:rsid w:val="00237C45"/>
    <w:rsid w:val="00237E14"/>
    <w:rsid w:val="00237ECC"/>
    <w:rsid w:val="00237F20"/>
    <w:rsid w:val="00240190"/>
    <w:rsid w:val="00240875"/>
    <w:rsid w:val="00240F86"/>
    <w:rsid w:val="002412CA"/>
    <w:rsid w:val="00241680"/>
    <w:rsid w:val="002418FB"/>
    <w:rsid w:val="00241B9D"/>
    <w:rsid w:val="002429E3"/>
    <w:rsid w:val="00242AD9"/>
    <w:rsid w:val="00242E75"/>
    <w:rsid w:val="002431E8"/>
    <w:rsid w:val="00243C02"/>
    <w:rsid w:val="00243F14"/>
    <w:rsid w:val="002440C1"/>
    <w:rsid w:val="002446BC"/>
    <w:rsid w:val="002448A3"/>
    <w:rsid w:val="00244E9B"/>
    <w:rsid w:val="00245A9B"/>
    <w:rsid w:val="00245F45"/>
    <w:rsid w:val="002463C5"/>
    <w:rsid w:val="002465F8"/>
    <w:rsid w:val="00246B58"/>
    <w:rsid w:val="00246C41"/>
    <w:rsid w:val="00247A15"/>
    <w:rsid w:val="00250438"/>
    <w:rsid w:val="00250EA9"/>
    <w:rsid w:val="002512F5"/>
    <w:rsid w:val="002518DA"/>
    <w:rsid w:val="00251F28"/>
    <w:rsid w:val="00252266"/>
    <w:rsid w:val="00252D40"/>
    <w:rsid w:val="0025352B"/>
    <w:rsid w:val="00253C78"/>
    <w:rsid w:val="00253CE7"/>
    <w:rsid w:val="00253D56"/>
    <w:rsid w:val="00253FFF"/>
    <w:rsid w:val="00254291"/>
    <w:rsid w:val="00254A76"/>
    <w:rsid w:val="00254C6D"/>
    <w:rsid w:val="00254EC4"/>
    <w:rsid w:val="002554A7"/>
    <w:rsid w:val="002555CE"/>
    <w:rsid w:val="00255890"/>
    <w:rsid w:val="0025594D"/>
    <w:rsid w:val="00255AF9"/>
    <w:rsid w:val="0025623D"/>
    <w:rsid w:val="002563E3"/>
    <w:rsid w:val="00256C10"/>
    <w:rsid w:val="00256F54"/>
    <w:rsid w:val="0025710F"/>
    <w:rsid w:val="00257177"/>
    <w:rsid w:val="002571BF"/>
    <w:rsid w:val="0025775A"/>
    <w:rsid w:val="00257BC3"/>
    <w:rsid w:val="00257C48"/>
    <w:rsid w:val="00260149"/>
    <w:rsid w:val="00260A28"/>
    <w:rsid w:val="00261404"/>
    <w:rsid w:val="0026144D"/>
    <w:rsid w:val="0026195B"/>
    <w:rsid w:val="00261F9D"/>
    <w:rsid w:val="0026208D"/>
    <w:rsid w:val="002622A5"/>
    <w:rsid w:val="0026242F"/>
    <w:rsid w:val="002626D4"/>
    <w:rsid w:val="002629BE"/>
    <w:rsid w:val="00262FC9"/>
    <w:rsid w:val="00263376"/>
    <w:rsid w:val="00263384"/>
    <w:rsid w:val="002634C3"/>
    <w:rsid w:val="002639AB"/>
    <w:rsid w:val="0026435A"/>
    <w:rsid w:val="002643BF"/>
    <w:rsid w:val="002647F7"/>
    <w:rsid w:val="00264A6A"/>
    <w:rsid w:val="00264B20"/>
    <w:rsid w:val="00264FFC"/>
    <w:rsid w:val="00265006"/>
    <w:rsid w:val="002655B2"/>
    <w:rsid w:val="002656AC"/>
    <w:rsid w:val="002665BE"/>
    <w:rsid w:val="00266FDD"/>
    <w:rsid w:val="0026719F"/>
    <w:rsid w:val="00270653"/>
    <w:rsid w:val="00270932"/>
    <w:rsid w:val="00270FA5"/>
    <w:rsid w:val="00271219"/>
    <w:rsid w:val="00271530"/>
    <w:rsid w:val="002718DD"/>
    <w:rsid w:val="00271997"/>
    <w:rsid w:val="00271A8F"/>
    <w:rsid w:val="00271B5F"/>
    <w:rsid w:val="002727E8"/>
    <w:rsid w:val="00272DF4"/>
    <w:rsid w:val="00272E66"/>
    <w:rsid w:val="002738D3"/>
    <w:rsid w:val="00273AA6"/>
    <w:rsid w:val="00273F81"/>
    <w:rsid w:val="00274743"/>
    <w:rsid w:val="0027477C"/>
    <w:rsid w:val="00274C74"/>
    <w:rsid w:val="0027535A"/>
    <w:rsid w:val="00275F82"/>
    <w:rsid w:val="00275FCA"/>
    <w:rsid w:val="002761B0"/>
    <w:rsid w:val="0027656E"/>
    <w:rsid w:val="00276CBF"/>
    <w:rsid w:val="002773F4"/>
    <w:rsid w:val="002776C7"/>
    <w:rsid w:val="0027790F"/>
    <w:rsid w:val="00277E0B"/>
    <w:rsid w:val="002805F9"/>
    <w:rsid w:val="00281142"/>
    <w:rsid w:val="0028117A"/>
    <w:rsid w:val="00281731"/>
    <w:rsid w:val="00281CF8"/>
    <w:rsid w:val="00281E44"/>
    <w:rsid w:val="0028250E"/>
    <w:rsid w:val="00282A6A"/>
    <w:rsid w:val="00282AD2"/>
    <w:rsid w:val="0028331B"/>
    <w:rsid w:val="002833EB"/>
    <w:rsid w:val="002834E2"/>
    <w:rsid w:val="002836FB"/>
    <w:rsid w:val="00283D98"/>
    <w:rsid w:val="00283F2B"/>
    <w:rsid w:val="002840EB"/>
    <w:rsid w:val="00284672"/>
    <w:rsid w:val="00284C8A"/>
    <w:rsid w:val="00284D64"/>
    <w:rsid w:val="00284D6B"/>
    <w:rsid w:val="0028513A"/>
    <w:rsid w:val="00285368"/>
    <w:rsid w:val="00285817"/>
    <w:rsid w:val="002858ED"/>
    <w:rsid w:val="00285919"/>
    <w:rsid w:val="00285C7D"/>
    <w:rsid w:val="00285E16"/>
    <w:rsid w:val="0028646D"/>
    <w:rsid w:val="002864D3"/>
    <w:rsid w:val="002868CC"/>
    <w:rsid w:val="002876B4"/>
    <w:rsid w:val="0028778C"/>
    <w:rsid w:val="002878D2"/>
    <w:rsid w:val="002904D3"/>
    <w:rsid w:val="002904E0"/>
    <w:rsid w:val="00290735"/>
    <w:rsid w:val="0029110B"/>
    <w:rsid w:val="00291294"/>
    <w:rsid w:val="0029134D"/>
    <w:rsid w:val="002914B6"/>
    <w:rsid w:val="0029162D"/>
    <w:rsid w:val="00291956"/>
    <w:rsid w:val="00291ADD"/>
    <w:rsid w:val="00291B7F"/>
    <w:rsid w:val="00291BC5"/>
    <w:rsid w:val="00291F25"/>
    <w:rsid w:val="00292478"/>
    <w:rsid w:val="0029253E"/>
    <w:rsid w:val="0029256D"/>
    <w:rsid w:val="002925E1"/>
    <w:rsid w:val="00292954"/>
    <w:rsid w:val="00292BCC"/>
    <w:rsid w:val="00292DAC"/>
    <w:rsid w:val="00292F53"/>
    <w:rsid w:val="00293977"/>
    <w:rsid w:val="002939D3"/>
    <w:rsid w:val="00293CDC"/>
    <w:rsid w:val="00293F7F"/>
    <w:rsid w:val="00293FEC"/>
    <w:rsid w:val="00294529"/>
    <w:rsid w:val="0029495B"/>
    <w:rsid w:val="00294BCD"/>
    <w:rsid w:val="002956F3"/>
    <w:rsid w:val="00295C09"/>
    <w:rsid w:val="00295E92"/>
    <w:rsid w:val="00296477"/>
    <w:rsid w:val="00296529"/>
    <w:rsid w:val="0029701E"/>
    <w:rsid w:val="00297075"/>
    <w:rsid w:val="0029794F"/>
    <w:rsid w:val="002A032F"/>
    <w:rsid w:val="002A0A3E"/>
    <w:rsid w:val="002A0C77"/>
    <w:rsid w:val="002A14F9"/>
    <w:rsid w:val="002A18B9"/>
    <w:rsid w:val="002A1A59"/>
    <w:rsid w:val="002A1CA3"/>
    <w:rsid w:val="002A20BC"/>
    <w:rsid w:val="002A22B7"/>
    <w:rsid w:val="002A2667"/>
    <w:rsid w:val="002A2978"/>
    <w:rsid w:val="002A2E70"/>
    <w:rsid w:val="002A355B"/>
    <w:rsid w:val="002A398E"/>
    <w:rsid w:val="002A3ACA"/>
    <w:rsid w:val="002A3B4F"/>
    <w:rsid w:val="002A3E71"/>
    <w:rsid w:val="002A4108"/>
    <w:rsid w:val="002A42B4"/>
    <w:rsid w:val="002A4953"/>
    <w:rsid w:val="002A4BD6"/>
    <w:rsid w:val="002A4BF2"/>
    <w:rsid w:val="002A4EAB"/>
    <w:rsid w:val="002A5144"/>
    <w:rsid w:val="002A5777"/>
    <w:rsid w:val="002A5807"/>
    <w:rsid w:val="002A5A09"/>
    <w:rsid w:val="002A5BE1"/>
    <w:rsid w:val="002A5CF6"/>
    <w:rsid w:val="002A64FB"/>
    <w:rsid w:val="002A6BC1"/>
    <w:rsid w:val="002A77E9"/>
    <w:rsid w:val="002A783C"/>
    <w:rsid w:val="002A7891"/>
    <w:rsid w:val="002A7F41"/>
    <w:rsid w:val="002B0FEB"/>
    <w:rsid w:val="002B1519"/>
    <w:rsid w:val="002B1919"/>
    <w:rsid w:val="002B1927"/>
    <w:rsid w:val="002B1C41"/>
    <w:rsid w:val="002B28A3"/>
    <w:rsid w:val="002B29B6"/>
    <w:rsid w:val="002B2B9D"/>
    <w:rsid w:val="002B30A2"/>
    <w:rsid w:val="002B3663"/>
    <w:rsid w:val="002B3ACB"/>
    <w:rsid w:val="002B4AAB"/>
    <w:rsid w:val="002B4D25"/>
    <w:rsid w:val="002B529F"/>
    <w:rsid w:val="002B5388"/>
    <w:rsid w:val="002B5AF3"/>
    <w:rsid w:val="002B5C81"/>
    <w:rsid w:val="002B6259"/>
    <w:rsid w:val="002B6371"/>
    <w:rsid w:val="002B687B"/>
    <w:rsid w:val="002B6AC8"/>
    <w:rsid w:val="002B6D2B"/>
    <w:rsid w:val="002B6EB2"/>
    <w:rsid w:val="002B6F59"/>
    <w:rsid w:val="002B6FE4"/>
    <w:rsid w:val="002B70E0"/>
    <w:rsid w:val="002B72F3"/>
    <w:rsid w:val="002B77F1"/>
    <w:rsid w:val="002B79FE"/>
    <w:rsid w:val="002C02D2"/>
    <w:rsid w:val="002C0752"/>
    <w:rsid w:val="002C0794"/>
    <w:rsid w:val="002C0DEE"/>
    <w:rsid w:val="002C1749"/>
    <w:rsid w:val="002C175B"/>
    <w:rsid w:val="002C18BC"/>
    <w:rsid w:val="002C1DF8"/>
    <w:rsid w:val="002C2237"/>
    <w:rsid w:val="002C233A"/>
    <w:rsid w:val="002C2762"/>
    <w:rsid w:val="002C2E12"/>
    <w:rsid w:val="002C2EC4"/>
    <w:rsid w:val="002C35A5"/>
    <w:rsid w:val="002C3929"/>
    <w:rsid w:val="002C3CBE"/>
    <w:rsid w:val="002C3D58"/>
    <w:rsid w:val="002C4363"/>
    <w:rsid w:val="002C4BAF"/>
    <w:rsid w:val="002C4C70"/>
    <w:rsid w:val="002C4E4D"/>
    <w:rsid w:val="002C5F0F"/>
    <w:rsid w:val="002C64DE"/>
    <w:rsid w:val="002C6640"/>
    <w:rsid w:val="002C6819"/>
    <w:rsid w:val="002C75DC"/>
    <w:rsid w:val="002C77D4"/>
    <w:rsid w:val="002C78C1"/>
    <w:rsid w:val="002C7D60"/>
    <w:rsid w:val="002C7D74"/>
    <w:rsid w:val="002D00C5"/>
    <w:rsid w:val="002D01B2"/>
    <w:rsid w:val="002D02D1"/>
    <w:rsid w:val="002D14AF"/>
    <w:rsid w:val="002D15A6"/>
    <w:rsid w:val="002D1728"/>
    <w:rsid w:val="002D1FF9"/>
    <w:rsid w:val="002D2344"/>
    <w:rsid w:val="002D2552"/>
    <w:rsid w:val="002D25FE"/>
    <w:rsid w:val="002D2BF1"/>
    <w:rsid w:val="002D2D0A"/>
    <w:rsid w:val="002D333E"/>
    <w:rsid w:val="002D347B"/>
    <w:rsid w:val="002D3C68"/>
    <w:rsid w:val="002D3E27"/>
    <w:rsid w:val="002D3E6B"/>
    <w:rsid w:val="002D43CE"/>
    <w:rsid w:val="002D44E4"/>
    <w:rsid w:val="002D47B1"/>
    <w:rsid w:val="002D4857"/>
    <w:rsid w:val="002D48FD"/>
    <w:rsid w:val="002D498A"/>
    <w:rsid w:val="002D5118"/>
    <w:rsid w:val="002D52F3"/>
    <w:rsid w:val="002D5361"/>
    <w:rsid w:val="002D55F7"/>
    <w:rsid w:val="002D57E6"/>
    <w:rsid w:val="002D583A"/>
    <w:rsid w:val="002D5D43"/>
    <w:rsid w:val="002D659E"/>
    <w:rsid w:val="002D674B"/>
    <w:rsid w:val="002D6A8F"/>
    <w:rsid w:val="002D7112"/>
    <w:rsid w:val="002D7260"/>
    <w:rsid w:val="002D7679"/>
    <w:rsid w:val="002D7BCA"/>
    <w:rsid w:val="002D7EA1"/>
    <w:rsid w:val="002E00D7"/>
    <w:rsid w:val="002E0165"/>
    <w:rsid w:val="002E0974"/>
    <w:rsid w:val="002E12CA"/>
    <w:rsid w:val="002E158A"/>
    <w:rsid w:val="002E1A45"/>
    <w:rsid w:val="002E1C83"/>
    <w:rsid w:val="002E1F60"/>
    <w:rsid w:val="002E2697"/>
    <w:rsid w:val="002E2A3E"/>
    <w:rsid w:val="002E2D32"/>
    <w:rsid w:val="002E335F"/>
    <w:rsid w:val="002E36FD"/>
    <w:rsid w:val="002E3BB8"/>
    <w:rsid w:val="002E3EA7"/>
    <w:rsid w:val="002E46A6"/>
    <w:rsid w:val="002E544B"/>
    <w:rsid w:val="002E555D"/>
    <w:rsid w:val="002E586C"/>
    <w:rsid w:val="002E63D1"/>
    <w:rsid w:val="002E67B6"/>
    <w:rsid w:val="002E69E2"/>
    <w:rsid w:val="002E6E22"/>
    <w:rsid w:val="002E74EF"/>
    <w:rsid w:val="002E7878"/>
    <w:rsid w:val="002F064F"/>
    <w:rsid w:val="002F070C"/>
    <w:rsid w:val="002F09A8"/>
    <w:rsid w:val="002F181B"/>
    <w:rsid w:val="002F1FFC"/>
    <w:rsid w:val="002F200E"/>
    <w:rsid w:val="002F21B6"/>
    <w:rsid w:val="002F27D6"/>
    <w:rsid w:val="002F28B2"/>
    <w:rsid w:val="002F2900"/>
    <w:rsid w:val="002F2BC4"/>
    <w:rsid w:val="002F2FF0"/>
    <w:rsid w:val="002F41A3"/>
    <w:rsid w:val="002F4291"/>
    <w:rsid w:val="002F442C"/>
    <w:rsid w:val="002F446F"/>
    <w:rsid w:val="002F459D"/>
    <w:rsid w:val="002F4B26"/>
    <w:rsid w:val="002F4CC3"/>
    <w:rsid w:val="002F522A"/>
    <w:rsid w:val="002F54BF"/>
    <w:rsid w:val="002F628B"/>
    <w:rsid w:val="002F689F"/>
    <w:rsid w:val="002F6DAA"/>
    <w:rsid w:val="002F71D4"/>
    <w:rsid w:val="002F7273"/>
    <w:rsid w:val="00300007"/>
    <w:rsid w:val="00300324"/>
    <w:rsid w:val="003003D1"/>
    <w:rsid w:val="003007E3"/>
    <w:rsid w:val="00301364"/>
    <w:rsid w:val="0030157A"/>
    <w:rsid w:val="003015CD"/>
    <w:rsid w:val="00301700"/>
    <w:rsid w:val="003017CE"/>
    <w:rsid w:val="00301A77"/>
    <w:rsid w:val="00301E6B"/>
    <w:rsid w:val="00301F5E"/>
    <w:rsid w:val="003021A1"/>
    <w:rsid w:val="00302B76"/>
    <w:rsid w:val="00302CDD"/>
    <w:rsid w:val="00302E26"/>
    <w:rsid w:val="003030E1"/>
    <w:rsid w:val="003032F6"/>
    <w:rsid w:val="003034B1"/>
    <w:rsid w:val="003036CC"/>
    <w:rsid w:val="00303A72"/>
    <w:rsid w:val="00303FE9"/>
    <w:rsid w:val="00304B22"/>
    <w:rsid w:val="00304F49"/>
    <w:rsid w:val="00304FD7"/>
    <w:rsid w:val="003056CC"/>
    <w:rsid w:val="003057CD"/>
    <w:rsid w:val="00305B23"/>
    <w:rsid w:val="00305ED2"/>
    <w:rsid w:val="00305F83"/>
    <w:rsid w:val="003062F2"/>
    <w:rsid w:val="00306564"/>
    <w:rsid w:val="00306593"/>
    <w:rsid w:val="00307776"/>
    <w:rsid w:val="00307BFB"/>
    <w:rsid w:val="00307C76"/>
    <w:rsid w:val="00307E66"/>
    <w:rsid w:val="003101B6"/>
    <w:rsid w:val="00310709"/>
    <w:rsid w:val="00310772"/>
    <w:rsid w:val="00310C98"/>
    <w:rsid w:val="00310E49"/>
    <w:rsid w:val="00311746"/>
    <w:rsid w:val="00311834"/>
    <w:rsid w:val="00312C7C"/>
    <w:rsid w:val="003133FD"/>
    <w:rsid w:val="0031358A"/>
    <w:rsid w:val="003136D5"/>
    <w:rsid w:val="003139D7"/>
    <w:rsid w:val="00313BD7"/>
    <w:rsid w:val="00313DE7"/>
    <w:rsid w:val="003144FA"/>
    <w:rsid w:val="00314685"/>
    <w:rsid w:val="00315007"/>
    <w:rsid w:val="00315136"/>
    <w:rsid w:val="0031514B"/>
    <w:rsid w:val="00315428"/>
    <w:rsid w:val="0031578C"/>
    <w:rsid w:val="003157CB"/>
    <w:rsid w:val="00315A2E"/>
    <w:rsid w:val="00315A6C"/>
    <w:rsid w:val="0031600D"/>
    <w:rsid w:val="00316159"/>
    <w:rsid w:val="003163DB"/>
    <w:rsid w:val="00316B0E"/>
    <w:rsid w:val="00316B2E"/>
    <w:rsid w:val="00316FF2"/>
    <w:rsid w:val="0031702F"/>
    <w:rsid w:val="00317362"/>
    <w:rsid w:val="00317618"/>
    <w:rsid w:val="00317A46"/>
    <w:rsid w:val="00317C83"/>
    <w:rsid w:val="00317E18"/>
    <w:rsid w:val="00320AA9"/>
    <w:rsid w:val="00320E33"/>
    <w:rsid w:val="00321367"/>
    <w:rsid w:val="0032191F"/>
    <w:rsid w:val="00321AF2"/>
    <w:rsid w:val="0032215F"/>
    <w:rsid w:val="0032228C"/>
    <w:rsid w:val="00322349"/>
    <w:rsid w:val="003228B5"/>
    <w:rsid w:val="0032292A"/>
    <w:rsid w:val="00322B69"/>
    <w:rsid w:val="0032413C"/>
    <w:rsid w:val="00324483"/>
    <w:rsid w:val="00324C51"/>
    <w:rsid w:val="00324ED6"/>
    <w:rsid w:val="00325129"/>
    <w:rsid w:val="003255B8"/>
    <w:rsid w:val="003268E2"/>
    <w:rsid w:val="003269EB"/>
    <w:rsid w:val="00326D7D"/>
    <w:rsid w:val="003273F9"/>
    <w:rsid w:val="003274A3"/>
    <w:rsid w:val="00327BD8"/>
    <w:rsid w:val="00327D54"/>
    <w:rsid w:val="003301C7"/>
    <w:rsid w:val="0033084C"/>
    <w:rsid w:val="003309B2"/>
    <w:rsid w:val="00330F10"/>
    <w:rsid w:val="003316F1"/>
    <w:rsid w:val="00331CB7"/>
    <w:rsid w:val="00331D63"/>
    <w:rsid w:val="0033279B"/>
    <w:rsid w:val="00332854"/>
    <w:rsid w:val="00333577"/>
    <w:rsid w:val="00333E95"/>
    <w:rsid w:val="00334040"/>
    <w:rsid w:val="00334243"/>
    <w:rsid w:val="00334302"/>
    <w:rsid w:val="00334809"/>
    <w:rsid w:val="0033497F"/>
    <w:rsid w:val="00335489"/>
    <w:rsid w:val="00335CE0"/>
    <w:rsid w:val="00335D38"/>
    <w:rsid w:val="00336601"/>
    <w:rsid w:val="0033671E"/>
    <w:rsid w:val="003368B5"/>
    <w:rsid w:val="00336DD9"/>
    <w:rsid w:val="00337ACF"/>
    <w:rsid w:val="003402EA"/>
    <w:rsid w:val="00340424"/>
    <w:rsid w:val="00340FB4"/>
    <w:rsid w:val="0034117B"/>
    <w:rsid w:val="003413F4"/>
    <w:rsid w:val="003414E4"/>
    <w:rsid w:val="00341720"/>
    <w:rsid w:val="003422EB"/>
    <w:rsid w:val="003425C4"/>
    <w:rsid w:val="003430A4"/>
    <w:rsid w:val="0034315E"/>
    <w:rsid w:val="0034341B"/>
    <w:rsid w:val="00343794"/>
    <w:rsid w:val="003437CF"/>
    <w:rsid w:val="0034388C"/>
    <w:rsid w:val="0034406C"/>
    <w:rsid w:val="00344430"/>
    <w:rsid w:val="003445B3"/>
    <w:rsid w:val="00344716"/>
    <w:rsid w:val="00344858"/>
    <w:rsid w:val="0034508B"/>
    <w:rsid w:val="0034534B"/>
    <w:rsid w:val="003455A5"/>
    <w:rsid w:val="003455D2"/>
    <w:rsid w:val="0034574D"/>
    <w:rsid w:val="00345A2F"/>
    <w:rsid w:val="00345D7D"/>
    <w:rsid w:val="00345DD7"/>
    <w:rsid w:val="0034619B"/>
    <w:rsid w:val="00346554"/>
    <w:rsid w:val="003466D8"/>
    <w:rsid w:val="00346931"/>
    <w:rsid w:val="00346A96"/>
    <w:rsid w:val="003470A8"/>
    <w:rsid w:val="0034720B"/>
    <w:rsid w:val="003473FA"/>
    <w:rsid w:val="003474B7"/>
    <w:rsid w:val="00347885"/>
    <w:rsid w:val="00347B2D"/>
    <w:rsid w:val="00347B78"/>
    <w:rsid w:val="00347B92"/>
    <w:rsid w:val="003509FD"/>
    <w:rsid w:val="00350D64"/>
    <w:rsid w:val="00350E58"/>
    <w:rsid w:val="00350EE6"/>
    <w:rsid w:val="003514A5"/>
    <w:rsid w:val="00351985"/>
    <w:rsid w:val="00351F91"/>
    <w:rsid w:val="003520E8"/>
    <w:rsid w:val="00352184"/>
    <w:rsid w:val="0035268D"/>
    <w:rsid w:val="003526BB"/>
    <w:rsid w:val="00352D0C"/>
    <w:rsid w:val="00352E81"/>
    <w:rsid w:val="0035314B"/>
    <w:rsid w:val="00353251"/>
    <w:rsid w:val="003533A1"/>
    <w:rsid w:val="00353874"/>
    <w:rsid w:val="00353907"/>
    <w:rsid w:val="00353BD7"/>
    <w:rsid w:val="00353C96"/>
    <w:rsid w:val="00353E50"/>
    <w:rsid w:val="0035444E"/>
    <w:rsid w:val="00354505"/>
    <w:rsid w:val="003549CD"/>
    <w:rsid w:val="00354B67"/>
    <w:rsid w:val="0035514A"/>
    <w:rsid w:val="00355BBD"/>
    <w:rsid w:val="00356C50"/>
    <w:rsid w:val="00356E6C"/>
    <w:rsid w:val="00356F9F"/>
    <w:rsid w:val="003575BD"/>
    <w:rsid w:val="003579FE"/>
    <w:rsid w:val="00357F4A"/>
    <w:rsid w:val="00357F6D"/>
    <w:rsid w:val="003600BD"/>
    <w:rsid w:val="0036064F"/>
    <w:rsid w:val="0036114B"/>
    <w:rsid w:val="00361BBD"/>
    <w:rsid w:val="00361C46"/>
    <w:rsid w:val="003629D3"/>
    <w:rsid w:val="00362A99"/>
    <w:rsid w:val="003631B1"/>
    <w:rsid w:val="00363417"/>
    <w:rsid w:val="003637BC"/>
    <w:rsid w:val="00363897"/>
    <w:rsid w:val="00363AF9"/>
    <w:rsid w:val="00363C9A"/>
    <w:rsid w:val="00363D7C"/>
    <w:rsid w:val="00364080"/>
    <w:rsid w:val="00364243"/>
    <w:rsid w:val="0036431C"/>
    <w:rsid w:val="00364320"/>
    <w:rsid w:val="00364446"/>
    <w:rsid w:val="003644DA"/>
    <w:rsid w:val="003646E4"/>
    <w:rsid w:val="00364930"/>
    <w:rsid w:val="003649CC"/>
    <w:rsid w:val="00364D08"/>
    <w:rsid w:val="00364E0A"/>
    <w:rsid w:val="00365121"/>
    <w:rsid w:val="0036513F"/>
    <w:rsid w:val="0036515A"/>
    <w:rsid w:val="003656BF"/>
    <w:rsid w:val="00365EB4"/>
    <w:rsid w:val="00365F7A"/>
    <w:rsid w:val="00366093"/>
    <w:rsid w:val="00366445"/>
    <w:rsid w:val="00366BDF"/>
    <w:rsid w:val="00366C48"/>
    <w:rsid w:val="0036720D"/>
    <w:rsid w:val="00367497"/>
    <w:rsid w:val="00367878"/>
    <w:rsid w:val="00370310"/>
    <w:rsid w:val="00370646"/>
    <w:rsid w:val="00370830"/>
    <w:rsid w:val="0037141B"/>
    <w:rsid w:val="003714CD"/>
    <w:rsid w:val="00371EAA"/>
    <w:rsid w:val="0037214B"/>
    <w:rsid w:val="00372E6B"/>
    <w:rsid w:val="00373094"/>
    <w:rsid w:val="00373359"/>
    <w:rsid w:val="003739DE"/>
    <w:rsid w:val="003751CF"/>
    <w:rsid w:val="003758BB"/>
    <w:rsid w:val="0037612F"/>
    <w:rsid w:val="003768BD"/>
    <w:rsid w:val="00377AD8"/>
    <w:rsid w:val="00377CC5"/>
    <w:rsid w:val="00377E77"/>
    <w:rsid w:val="003800B2"/>
    <w:rsid w:val="003800E3"/>
    <w:rsid w:val="003808B2"/>
    <w:rsid w:val="00380AF8"/>
    <w:rsid w:val="00380FD3"/>
    <w:rsid w:val="00381135"/>
    <w:rsid w:val="003811E7"/>
    <w:rsid w:val="00381772"/>
    <w:rsid w:val="00381ACA"/>
    <w:rsid w:val="00381C3B"/>
    <w:rsid w:val="003828D1"/>
    <w:rsid w:val="00382C82"/>
    <w:rsid w:val="00383DCE"/>
    <w:rsid w:val="00383E16"/>
    <w:rsid w:val="00384DE3"/>
    <w:rsid w:val="00385840"/>
    <w:rsid w:val="00385A45"/>
    <w:rsid w:val="00385B7D"/>
    <w:rsid w:val="00385CC3"/>
    <w:rsid w:val="00385F21"/>
    <w:rsid w:val="003862A4"/>
    <w:rsid w:val="0038651E"/>
    <w:rsid w:val="00386765"/>
    <w:rsid w:val="003867FE"/>
    <w:rsid w:val="003869FC"/>
    <w:rsid w:val="00386BF3"/>
    <w:rsid w:val="00386F87"/>
    <w:rsid w:val="00386F99"/>
    <w:rsid w:val="00387067"/>
    <w:rsid w:val="003875A4"/>
    <w:rsid w:val="00387A0E"/>
    <w:rsid w:val="00387E23"/>
    <w:rsid w:val="00387E43"/>
    <w:rsid w:val="0039018A"/>
    <w:rsid w:val="00390560"/>
    <w:rsid w:val="00390A10"/>
    <w:rsid w:val="00390AFA"/>
    <w:rsid w:val="00391044"/>
    <w:rsid w:val="0039119D"/>
    <w:rsid w:val="003912A0"/>
    <w:rsid w:val="0039134B"/>
    <w:rsid w:val="00391DE2"/>
    <w:rsid w:val="003923EF"/>
    <w:rsid w:val="00392EFD"/>
    <w:rsid w:val="00392FFE"/>
    <w:rsid w:val="00393E36"/>
    <w:rsid w:val="0039418A"/>
    <w:rsid w:val="003942B3"/>
    <w:rsid w:val="0039440A"/>
    <w:rsid w:val="00394627"/>
    <w:rsid w:val="0039463A"/>
    <w:rsid w:val="00394A3D"/>
    <w:rsid w:val="00394BB7"/>
    <w:rsid w:val="00395309"/>
    <w:rsid w:val="00395760"/>
    <w:rsid w:val="00395992"/>
    <w:rsid w:val="00395EE8"/>
    <w:rsid w:val="00396105"/>
    <w:rsid w:val="00396451"/>
    <w:rsid w:val="00396979"/>
    <w:rsid w:val="00396A6B"/>
    <w:rsid w:val="003972AF"/>
    <w:rsid w:val="003974BC"/>
    <w:rsid w:val="00397751"/>
    <w:rsid w:val="00397984"/>
    <w:rsid w:val="00397AD8"/>
    <w:rsid w:val="00397C30"/>
    <w:rsid w:val="00397C88"/>
    <w:rsid w:val="003A0067"/>
    <w:rsid w:val="003A0389"/>
    <w:rsid w:val="003A0AB9"/>
    <w:rsid w:val="003A10CF"/>
    <w:rsid w:val="003A1774"/>
    <w:rsid w:val="003A18B0"/>
    <w:rsid w:val="003A1A87"/>
    <w:rsid w:val="003A1D2C"/>
    <w:rsid w:val="003A22DB"/>
    <w:rsid w:val="003A241C"/>
    <w:rsid w:val="003A2ABE"/>
    <w:rsid w:val="003A2E6A"/>
    <w:rsid w:val="003A3438"/>
    <w:rsid w:val="003A3603"/>
    <w:rsid w:val="003A3CFF"/>
    <w:rsid w:val="003A4830"/>
    <w:rsid w:val="003A483F"/>
    <w:rsid w:val="003A5070"/>
    <w:rsid w:val="003A56D7"/>
    <w:rsid w:val="003A57D7"/>
    <w:rsid w:val="003A5932"/>
    <w:rsid w:val="003A65DD"/>
    <w:rsid w:val="003A676A"/>
    <w:rsid w:val="003A687A"/>
    <w:rsid w:val="003A6E17"/>
    <w:rsid w:val="003A7412"/>
    <w:rsid w:val="003A760B"/>
    <w:rsid w:val="003A781B"/>
    <w:rsid w:val="003A7A21"/>
    <w:rsid w:val="003B0161"/>
    <w:rsid w:val="003B033C"/>
    <w:rsid w:val="003B04A9"/>
    <w:rsid w:val="003B0747"/>
    <w:rsid w:val="003B07BA"/>
    <w:rsid w:val="003B0FEA"/>
    <w:rsid w:val="003B1931"/>
    <w:rsid w:val="003B1C94"/>
    <w:rsid w:val="003B1DE3"/>
    <w:rsid w:val="003B271B"/>
    <w:rsid w:val="003B278A"/>
    <w:rsid w:val="003B28DD"/>
    <w:rsid w:val="003B2B19"/>
    <w:rsid w:val="003B3170"/>
    <w:rsid w:val="003B339F"/>
    <w:rsid w:val="003B3891"/>
    <w:rsid w:val="003B476E"/>
    <w:rsid w:val="003B4EEB"/>
    <w:rsid w:val="003B52B1"/>
    <w:rsid w:val="003B587B"/>
    <w:rsid w:val="003B5B72"/>
    <w:rsid w:val="003B5C07"/>
    <w:rsid w:val="003B62E6"/>
    <w:rsid w:val="003B75A5"/>
    <w:rsid w:val="003B77FA"/>
    <w:rsid w:val="003B7906"/>
    <w:rsid w:val="003C018C"/>
    <w:rsid w:val="003C01AE"/>
    <w:rsid w:val="003C0346"/>
    <w:rsid w:val="003C09CF"/>
    <w:rsid w:val="003C0CCA"/>
    <w:rsid w:val="003C1DC7"/>
    <w:rsid w:val="003C216D"/>
    <w:rsid w:val="003C2813"/>
    <w:rsid w:val="003C2B11"/>
    <w:rsid w:val="003C2FD3"/>
    <w:rsid w:val="003C336C"/>
    <w:rsid w:val="003C3436"/>
    <w:rsid w:val="003C363E"/>
    <w:rsid w:val="003C3648"/>
    <w:rsid w:val="003C40A5"/>
    <w:rsid w:val="003C4471"/>
    <w:rsid w:val="003C4DB2"/>
    <w:rsid w:val="003C515B"/>
    <w:rsid w:val="003C566F"/>
    <w:rsid w:val="003C5809"/>
    <w:rsid w:val="003C5904"/>
    <w:rsid w:val="003C59BD"/>
    <w:rsid w:val="003C6424"/>
    <w:rsid w:val="003C6B6C"/>
    <w:rsid w:val="003C6FB5"/>
    <w:rsid w:val="003C72EB"/>
    <w:rsid w:val="003D0204"/>
    <w:rsid w:val="003D0391"/>
    <w:rsid w:val="003D03E2"/>
    <w:rsid w:val="003D0640"/>
    <w:rsid w:val="003D09EA"/>
    <w:rsid w:val="003D0BFA"/>
    <w:rsid w:val="003D1019"/>
    <w:rsid w:val="003D1293"/>
    <w:rsid w:val="003D1C87"/>
    <w:rsid w:val="003D22FE"/>
    <w:rsid w:val="003D282B"/>
    <w:rsid w:val="003D2839"/>
    <w:rsid w:val="003D29D3"/>
    <w:rsid w:val="003D2D8F"/>
    <w:rsid w:val="003D361E"/>
    <w:rsid w:val="003D3B18"/>
    <w:rsid w:val="003D4051"/>
    <w:rsid w:val="003D4611"/>
    <w:rsid w:val="003D495A"/>
    <w:rsid w:val="003D4FDE"/>
    <w:rsid w:val="003D5038"/>
    <w:rsid w:val="003D5198"/>
    <w:rsid w:val="003D5344"/>
    <w:rsid w:val="003D54DA"/>
    <w:rsid w:val="003D54E0"/>
    <w:rsid w:val="003D5F95"/>
    <w:rsid w:val="003D6991"/>
    <w:rsid w:val="003D6AAE"/>
    <w:rsid w:val="003D6D48"/>
    <w:rsid w:val="003D761D"/>
    <w:rsid w:val="003D7DB6"/>
    <w:rsid w:val="003E04C2"/>
    <w:rsid w:val="003E086B"/>
    <w:rsid w:val="003E0C31"/>
    <w:rsid w:val="003E0C8D"/>
    <w:rsid w:val="003E0CA1"/>
    <w:rsid w:val="003E1063"/>
    <w:rsid w:val="003E1ED3"/>
    <w:rsid w:val="003E309F"/>
    <w:rsid w:val="003E3753"/>
    <w:rsid w:val="003E3946"/>
    <w:rsid w:val="003E3C7E"/>
    <w:rsid w:val="003E4018"/>
    <w:rsid w:val="003E4246"/>
    <w:rsid w:val="003E4269"/>
    <w:rsid w:val="003E4FB2"/>
    <w:rsid w:val="003E5070"/>
    <w:rsid w:val="003E547B"/>
    <w:rsid w:val="003E553B"/>
    <w:rsid w:val="003E59FF"/>
    <w:rsid w:val="003E5C88"/>
    <w:rsid w:val="003E77D7"/>
    <w:rsid w:val="003E791C"/>
    <w:rsid w:val="003E7E8F"/>
    <w:rsid w:val="003F01B0"/>
    <w:rsid w:val="003F0288"/>
    <w:rsid w:val="003F0474"/>
    <w:rsid w:val="003F0692"/>
    <w:rsid w:val="003F0D1C"/>
    <w:rsid w:val="003F1352"/>
    <w:rsid w:val="003F1593"/>
    <w:rsid w:val="003F1BAB"/>
    <w:rsid w:val="003F1DEE"/>
    <w:rsid w:val="003F2250"/>
    <w:rsid w:val="003F300F"/>
    <w:rsid w:val="003F33B8"/>
    <w:rsid w:val="003F38E7"/>
    <w:rsid w:val="003F4222"/>
    <w:rsid w:val="003F537A"/>
    <w:rsid w:val="003F5EB7"/>
    <w:rsid w:val="003F65A2"/>
    <w:rsid w:val="003F662D"/>
    <w:rsid w:val="003F6896"/>
    <w:rsid w:val="003F7B03"/>
    <w:rsid w:val="003F7D3F"/>
    <w:rsid w:val="003F7EA1"/>
    <w:rsid w:val="004003CD"/>
    <w:rsid w:val="00400876"/>
    <w:rsid w:val="00400CAF"/>
    <w:rsid w:val="0040135C"/>
    <w:rsid w:val="00401A03"/>
    <w:rsid w:val="00401BD8"/>
    <w:rsid w:val="00401FDB"/>
    <w:rsid w:val="00402057"/>
    <w:rsid w:val="00402B87"/>
    <w:rsid w:val="00402CD7"/>
    <w:rsid w:val="00402D96"/>
    <w:rsid w:val="00402E1D"/>
    <w:rsid w:val="00403CD4"/>
    <w:rsid w:val="00403FF1"/>
    <w:rsid w:val="004040A5"/>
    <w:rsid w:val="00404764"/>
    <w:rsid w:val="004047E5"/>
    <w:rsid w:val="00404AFE"/>
    <w:rsid w:val="00404C45"/>
    <w:rsid w:val="004050B0"/>
    <w:rsid w:val="00405731"/>
    <w:rsid w:val="004057F1"/>
    <w:rsid w:val="004058E6"/>
    <w:rsid w:val="00405B99"/>
    <w:rsid w:val="00405E4A"/>
    <w:rsid w:val="00405E64"/>
    <w:rsid w:val="00405F2E"/>
    <w:rsid w:val="004067DA"/>
    <w:rsid w:val="004068C3"/>
    <w:rsid w:val="00406D34"/>
    <w:rsid w:val="00407200"/>
    <w:rsid w:val="00407B3F"/>
    <w:rsid w:val="00407CDF"/>
    <w:rsid w:val="004109FA"/>
    <w:rsid w:val="00411619"/>
    <w:rsid w:val="004117B1"/>
    <w:rsid w:val="0041246A"/>
    <w:rsid w:val="004124C3"/>
    <w:rsid w:val="004137DA"/>
    <w:rsid w:val="00413CAA"/>
    <w:rsid w:val="004140FD"/>
    <w:rsid w:val="00414650"/>
    <w:rsid w:val="00414CCC"/>
    <w:rsid w:val="00414F72"/>
    <w:rsid w:val="004156F6"/>
    <w:rsid w:val="00415944"/>
    <w:rsid w:val="00415BC9"/>
    <w:rsid w:val="00415D5C"/>
    <w:rsid w:val="00415EA8"/>
    <w:rsid w:val="00415FE2"/>
    <w:rsid w:val="0041675E"/>
    <w:rsid w:val="00416917"/>
    <w:rsid w:val="00416B0A"/>
    <w:rsid w:val="00416BC3"/>
    <w:rsid w:val="00416FF1"/>
    <w:rsid w:val="00417321"/>
    <w:rsid w:val="0041747B"/>
    <w:rsid w:val="00417A01"/>
    <w:rsid w:val="00420789"/>
    <w:rsid w:val="00420831"/>
    <w:rsid w:val="004209FA"/>
    <w:rsid w:val="00421237"/>
    <w:rsid w:val="00421820"/>
    <w:rsid w:val="00421A0A"/>
    <w:rsid w:val="004227FE"/>
    <w:rsid w:val="00422A9F"/>
    <w:rsid w:val="00422E82"/>
    <w:rsid w:val="0042303F"/>
    <w:rsid w:val="00423A6A"/>
    <w:rsid w:val="00423BC3"/>
    <w:rsid w:val="00425269"/>
    <w:rsid w:val="00425489"/>
    <w:rsid w:val="00425786"/>
    <w:rsid w:val="0042579C"/>
    <w:rsid w:val="00425956"/>
    <w:rsid w:val="00425A56"/>
    <w:rsid w:val="00425C7A"/>
    <w:rsid w:val="004261F3"/>
    <w:rsid w:val="0042665C"/>
    <w:rsid w:val="0042680F"/>
    <w:rsid w:val="00426BF9"/>
    <w:rsid w:val="00426DF6"/>
    <w:rsid w:val="00427177"/>
    <w:rsid w:val="00427291"/>
    <w:rsid w:val="004273F7"/>
    <w:rsid w:val="0042765A"/>
    <w:rsid w:val="004277F2"/>
    <w:rsid w:val="00430C06"/>
    <w:rsid w:val="00430C88"/>
    <w:rsid w:val="0043136E"/>
    <w:rsid w:val="00431A9E"/>
    <w:rsid w:val="00431D01"/>
    <w:rsid w:val="00431D03"/>
    <w:rsid w:val="00431D62"/>
    <w:rsid w:val="0043232F"/>
    <w:rsid w:val="0043234C"/>
    <w:rsid w:val="00432C2A"/>
    <w:rsid w:val="00432CA0"/>
    <w:rsid w:val="00432E60"/>
    <w:rsid w:val="00433B3B"/>
    <w:rsid w:val="00434141"/>
    <w:rsid w:val="00434718"/>
    <w:rsid w:val="004347C4"/>
    <w:rsid w:val="00434E66"/>
    <w:rsid w:val="00434F69"/>
    <w:rsid w:val="00435064"/>
    <w:rsid w:val="00435D79"/>
    <w:rsid w:val="00435D7F"/>
    <w:rsid w:val="00435EF8"/>
    <w:rsid w:val="00435FD8"/>
    <w:rsid w:val="0043631E"/>
    <w:rsid w:val="004364BF"/>
    <w:rsid w:val="004366AC"/>
    <w:rsid w:val="004367D0"/>
    <w:rsid w:val="00436B5C"/>
    <w:rsid w:val="00436E74"/>
    <w:rsid w:val="00437053"/>
    <w:rsid w:val="00437265"/>
    <w:rsid w:val="004373F7"/>
    <w:rsid w:val="00437719"/>
    <w:rsid w:val="00437D6C"/>
    <w:rsid w:val="00437DD5"/>
    <w:rsid w:val="0044046B"/>
    <w:rsid w:val="00440649"/>
    <w:rsid w:val="00440692"/>
    <w:rsid w:val="004409F0"/>
    <w:rsid w:val="00440B60"/>
    <w:rsid w:val="00440DBB"/>
    <w:rsid w:val="0044111A"/>
    <w:rsid w:val="004419F0"/>
    <w:rsid w:val="00442C35"/>
    <w:rsid w:val="004430E1"/>
    <w:rsid w:val="004433AC"/>
    <w:rsid w:val="00443644"/>
    <w:rsid w:val="00443905"/>
    <w:rsid w:val="00443923"/>
    <w:rsid w:val="004439DE"/>
    <w:rsid w:val="00443CD6"/>
    <w:rsid w:val="00443D2B"/>
    <w:rsid w:val="00445041"/>
    <w:rsid w:val="00445770"/>
    <w:rsid w:val="00445F64"/>
    <w:rsid w:val="00446380"/>
    <w:rsid w:val="0044650A"/>
    <w:rsid w:val="00446748"/>
    <w:rsid w:val="00446D1D"/>
    <w:rsid w:val="00447650"/>
    <w:rsid w:val="00447979"/>
    <w:rsid w:val="00447AF3"/>
    <w:rsid w:val="00447B0C"/>
    <w:rsid w:val="00447C69"/>
    <w:rsid w:val="00447CEB"/>
    <w:rsid w:val="00447D8C"/>
    <w:rsid w:val="00447E8C"/>
    <w:rsid w:val="00450265"/>
    <w:rsid w:val="00450399"/>
    <w:rsid w:val="00450505"/>
    <w:rsid w:val="004505C0"/>
    <w:rsid w:val="004511A4"/>
    <w:rsid w:val="00451526"/>
    <w:rsid w:val="004516D5"/>
    <w:rsid w:val="00451849"/>
    <w:rsid w:val="00452084"/>
    <w:rsid w:val="00452669"/>
    <w:rsid w:val="00452EA0"/>
    <w:rsid w:val="00453130"/>
    <w:rsid w:val="0045324C"/>
    <w:rsid w:val="0045352D"/>
    <w:rsid w:val="0045370F"/>
    <w:rsid w:val="00453801"/>
    <w:rsid w:val="00453CB7"/>
    <w:rsid w:val="00453DA9"/>
    <w:rsid w:val="00453FC7"/>
    <w:rsid w:val="004545DE"/>
    <w:rsid w:val="00454829"/>
    <w:rsid w:val="00454CE5"/>
    <w:rsid w:val="0045564E"/>
    <w:rsid w:val="00455BBF"/>
    <w:rsid w:val="00455E37"/>
    <w:rsid w:val="004564D8"/>
    <w:rsid w:val="0045699F"/>
    <w:rsid w:val="004569E4"/>
    <w:rsid w:val="00456E6B"/>
    <w:rsid w:val="00457152"/>
    <w:rsid w:val="004571A3"/>
    <w:rsid w:val="004571DD"/>
    <w:rsid w:val="00457639"/>
    <w:rsid w:val="0045766E"/>
    <w:rsid w:val="00457E53"/>
    <w:rsid w:val="00457EEC"/>
    <w:rsid w:val="004607DE"/>
    <w:rsid w:val="004614D4"/>
    <w:rsid w:val="00461CF8"/>
    <w:rsid w:val="00461E11"/>
    <w:rsid w:val="00461F67"/>
    <w:rsid w:val="004620F3"/>
    <w:rsid w:val="00462260"/>
    <w:rsid w:val="004622B7"/>
    <w:rsid w:val="004629A8"/>
    <w:rsid w:val="004629FD"/>
    <w:rsid w:val="00462A77"/>
    <w:rsid w:val="00463342"/>
    <w:rsid w:val="00463415"/>
    <w:rsid w:val="00463C6A"/>
    <w:rsid w:val="00463C91"/>
    <w:rsid w:val="00463CB5"/>
    <w:rsid w:val="00463E6C"/>
    <w:rsid w:val="00464585"/>
    <w:rsid w:val="00464751"/>
    <w:rsid w:val="00464910"/>
    <w:rsid w:val="00464C4A"/>
    <w:rsid w:val="00464D4F"/>
    <w:rsid w:val="0046511A"/>
    <w:rsid w:val="0046519D"/>
    <w:rsid w:val="0046536E"/>
    <w:rsid w:val="004653B7"/>
    <w:rsid w:val="00465AB1"/>
    <w:rsid w:val="00465B24"/>
    <w:rsid w:val="00465E6D"/>
    <w:rsid w:val="004662B4"/>
    <w:rsid w:val="00466312"/>
    <w:rsid w:val="00466F2B"/>
    <w:rsid w:val="00466FC2"/>
    <w:rsid w:val="00467680"/>
    <w:rsid w:val="00467D23"/>
    <w:rsid w:val="004700B1"/>
    <w:rsid w:val="00470A1E"/>
    <w:rsid w:val="00470D7C"/>
    <w:rsid w:val="004712CC"/>
    <w:rsid w:val="0047171C"/>
    <w:rsid w:val="00472A4E"/>
    <w:rsid w:val="00472FE6"/>
    <w:rsid w:val="004730A6"/>
    <w:rsid w:val="00473721"/>
    <w:rsid w:val="0047384A"/>
    <w:rsid w:val="00473A00"/>
    <w:rsid w:val="00473CC3"/>
    <w:rsid w:val="0047441B"/>
    <w:rsid w:val="00474756"/>
    <w:rsid w:val="00475383"/>
    <w:rsid w:val="004754CB"/>
    <w:rsid w:val="00475B0F"/>
    <w:rsid w:val="00475D7A"/>
    <w:rsid w:val="00475F24"/>
    <w:rsid w:val="004760FF"/>
    <w:rsid w:val="00476C87"/>
    <w:rsid w:val="00477396"/>
    <w:rsid w:val="0047768B"/>
    <w:rsid w:val="00477B40"/>
    <w:rsid w:val="00477C10"/>
    <w:rsid w:val="00477D23"/>
    <w:rsid w:val="00480064"/>
    <w:rsid w:val="004801DF"/>
    <w:rsid w:val="004801F1"/>
    <w:rsid w:val="0048100D"/>
    <w:rsid w:val="00481A7C"/>
    <w:rsid w:val="00481CDD"/>
    <w:rsid w:val="00481F6C"/>
    <w:rsid w:val="0048200D"/>
    <w:rsid w:val="00482C1F"/>
    <w:rsid w:val="00482E33"/>
    <w:rsid w:val="004830AF"/>
    <w:rsid w:val="0048331A"/>
    <w:rsid w:val="004833A7"/>
    <w:rsid w:val="00483800"/>
    <w:rsid w:val="00483A98"/>
    <w:rsid w:val="00483F37"/>
    <w:rsid w:val="0048470B"/>
    <w:rsid w:val="0048480F"/>
    <w:rsid w:val="0048488F"/>
    <w:rsid w:val="00484B89"/>
    <w:rsid w:val="004854B9"/>
    <w:rsid w:val="00485660"/>
    <w:rsid w:val="004858BD"/>
    <w:rsid w:val="00485D3E"/>
    <w:rsid w:val="00485F83"/>
    <w:rsid w:val="004862C9"/>
    <w:rsid w:val="0048648E"/>
    <w:rsid w:val="0048686D"/>
    <w:rsid w:val="00486DE6"/>
    <w:rsid w:val="00486F3E"/>
    <w:rsid w:val="00487715"/>
    <w:rsid w:val="00487786"/>
    <w:rsid w:val="00487E7B"/>
    <w:rsid w:val="00490D19"/>
    <w:rsid w:val="00490D43"/>
    <w:rsid w:val="00490FBF"/>
    <w:rsid w:val="0049117F"/>
    <w:rsid w:val="00491416"/>
    <w:rsid w:val="00491433"/>
    <w:rsid w:val="00491F0D"/>
    <w:rsid w:val="00492055"/>
    <w:rsid w:val="004926BA"/>
    <w:rsid w:val="004926FE"/>
    <w:rsid w:val="004927BB"/>
    <w:rsid w:val="00492B71"/>
    <w:rsid w:val="0049339F"/>
    <w:rsid w:val="0049371C"/>
    <w:rsid w:val="00493A37"/>
    <w:rsid w:val="00493C33"/>
    <w:rsid w:val="00493D56"/>
    <w:rsid w:val="00494376"/>
    <w:rsid w:val="0049547C"/>
    <w:rsid w:val="00495489"/>
    <w:rsid w:val="004957A7"/>
    <w:rsid w:val="00495B34"/>
    <w:rsid w:val="00495D87"/>
    <w:rsid w:val="00495F0D"/>
    <w:rsid w:val="0049607A"/>
    <w:rsid w:val="004962A0"/>
    <w:rsid w:val="00496E77"/>
    <w:rsid w:val="00496E89"/>
    <w:rsid w:val="004974BA"/>
    <w:rsid w:val="00497595"/>
    <w:rsid w:val="00497906"/>
    <w:rsid w:val="00497A60"/>
    <w:rsid w:val="00497D8C"/>
    <w:rsid w:val="004A0272"/>
    <w:rsid w:val="004A0ABA"/>
    <w:rsid w:val="004A1058"/>
    <w:rsid w:val="004A13E7"/>
    <w:rsid w:val="004A146D"/>
    <w:rsid w:val="004A1515"/>
    <w:rsid w:val="004A174E"/>
    <w:rsid w:val="004A1ACA"/>
    <w:rsid w:val="004A2256"/>
    <w:rsid w:val="004A25A2"/>
    <w:rsid w:val="004A28D4"/>
    <w:rsid w:val="004A2A07"/>
    <w:rsid w:val="004A362C"/>
    <w:rsid w:val="004A3D5F"/>
    <w:rsid w:val="004A3F70"/>
    <w:rsid w:val="004A4056"/>
    <w:rsid w:val="004A4287"/>
    <w:rsid w:val="004A4376"/>
    <w:rsid w:val="004A4BA4"/>
    <w:rsid w:val="004A4CE8"/>
    <w:rsid w:val="004A52D6"/>
    <w:rsid w:val="004A5311"/>
    <w:rsid w:val="004A5593"/>
    <w:rsid w:val="004A5F23"/>
    <w:rsid w:val="004A61E1"/>
    <w:rsid w:val="004A650F"/>
    <w:rsid w:val="004A6C76"/>
    <w:rsid w:val="004A6F32"/>
    <w:rsid w:val="004A727D"/>
    <w:rsid w:val="004A7881"/>
    <w:rsid w:val="004A79FC"/>
    <w:rsid w:val="004A7A31"/>
    <w:rsid w:val="004A7BF9"/>
    <w:rsid w:val="004B066F"/>
    <w:rsid w:val="004B09B0"/>
    <w:rsid w:val="004B0BDE"/>
    <w:rsid w:val="004B0C57"/>
    <w:rsid w:val="004B0DD5"/>
    <w:rsid w:val="004B1138"/>
    <w:rsid w:val="004B1153"/>
    <w:rsid w:val="004B12CD"/>
    <w:rsid w:val="004B130A"/>
    <w:rsid w:val="004B14FB"/>
    <w:rsid w:val="004B16DC"/>
    <w:rsid w:val="004B1CC1"/>
    <w:rsid w:val="004B1D34"/>
    <w:rsid w:val="004B1EB3"/>
    <w:rsid w:val="004B2159"/>
    <w:rsid w:val="004B265A"/>
    <w:rsid w:val="004B2FA2"/>
    <w:rsid w:val="004B3406"/>
    <w:rsid w:val="004B3764"/>
    <w:rsid w:val="004B38E2"/>
    <w:rsid w:val="004B3D54"/>
    <w:rsid w:val="004B3EFA"/>
    <w:rsid w:val="004B3FC8"/>
    <w:rsid w:val="004B4527"/>
    <w:rsid w:val="004B4A9C"/>
    <w:rsid w:val="004B4E07"/>
    <w:rsid w:val="004B54F0"/>
    <w:rsid w:val="004B5C44"/>
    <w:rsid w:val="004B63D6"/>
    <w:rsid w:val="004B662E"/>
    <w:rsid w:val="004B6701"/>
    <w:rsid w:val="004B706E"/>
    <w:rsid w:val="004B730F"/>
    <w:rsid w:val="004B7347"/>
    <w:rsid w:val="004B75AD"/>
    <w:rsid w:val="004B7983"/>
    <w:rsid w:val="004B7B4C"/>
    <w:rsid w:val="004C04F7"/>
    <w:rsid w:val="004C0821"/>
    <w:rsid w:val="004C12D9"/>
    <w:rsid w:val="004C2BA5"/>
    <w:rsid w:val="004C326B"/>
    <w:rsid w:val="004C36B7"/>
    <w:rsid w:val="004C38A1"/>
    <w:rsid w:val="004C3D04"/>
    <w:rsid w:val="004C4223"/>
    <w:rsid w:val="004C448E"/>
    <w:rsid w:val="004C4735"/>
    <w:rsid w:val="004C47F2"/>
    <w:rsid w:val="004C4BA3"/>
    <w:rsid w:val="004C4D9C"/>
    <w:rsid w:val="004C4DA5"/>
    <w:rsid w:val="004C565D"/>
    <w:rsid w:val="004C5B58"/>
    <w:rsid w:val="004C5C3E"/>
    <w:rsid w:val="004C6389"/>
    <w:rsid w:val="004C63E5"/>
    <w:rsid w:val="004C646D"/>
    <w:rsid w:val="004C6538"/>
    <w:rsid w:val="004C659A"/>
    <w:rsid w:val="004C692E"/>
    <w:rsid w:val="004C795C"/>
    <w:rsid w:val="004C7C76"/>
    <w:rsid w:val="004C7D39"/>
    <w:rsid w:val="004D026D"/>
    <w:rsid w:val="004D04BE"/>
    <w:rsid w:val="004D07C0"/>
    <w:rsid w:val="004D0E8E"/>
    <w:rsid w:val="004D0F62"/>
    <w:rsid w:val="004D1FF7"/>
    <w:rsid w:val="004D2847"/>
    <w:rsid w:val="004D2AD8"/>
    <w:rsid w:val="004D31B3"/>
    <w:rsid w:val="004D36B9"/>
    <w:rsid w:val="004D391B"/>
    <w:rsid w:val="004D3B84"/>
    <w:rsid w:val="004D4CB0"/>
    <w:rsid w:val="004D4D4B"/>
    <w:rsid w:val="004D4E2E"/>
    <w:rsid w:val="004D540F"/>
    <w:rsid w:val="004D5D57"/>
    <w:rsid w:val="004D6098"/>
    <w:rsid w:val="004D705E"/>
    <w:rsid w:val="004D7227"/>
    <w:rsid w:val="004D7ACF"/>
    <w:rsid w:val="004D7C50"/>
    <w:rsid w:val="004D7D7B"/>
    <w:rsid w:val="004E04C1"/>
    <w:rsid w:val="004E064B"/>
    <w:rsid w:val="004E0B79"/>
    <w:rsid w:val="004E0EED"/>
    <w:rsid w:val="004E1512"/>
    <w:rsid w:val="004E152F"/>
    <w:rsid w:val="004E1AAB"/>
    <w:rsid w:val="004E1C5E"/>
    <w:rsid w:val="004E1CB4"/>
    <w:rsid w:val="004E1CC1"/>
    <w:rsid w:val="004E1FD1"/>
    <w:rsid w:val="004E2005"/>
    <w:rsid w:val="004E2B6A"/>
    <w:rsid w:val="004E3EEB"/>
    <w:rsid w:val="004E4780"/>
    <w:rsid w:val="004E4937"/>
    <w:rsid w:val="004E4DDA"/>
    <w:rsid w:val="004E52AE"/>
    <w:rsid w:val="004E54DE"/>
    <w:rsid w:val="004E552C"/>
    <w:rsid w:val="004E5845"/>
    <w:rsid w:val="004E64CB"/>
    <w:rsid w:val="004E6828"/>
    <w:rsid w:val="004E6B25"/>
    <w:rsid w:val="004E6CBC"/>
    <w:rsid w:val="004E7521"/>
    <w:rsid w:val="004E77DD"/>
    <w:rsid w:val="004E78CE"/>
    <w:rsid w:val="004F0D9E"/>
    <w:rsid w:val="004F0DAB"/>
    <w:rsid w:val="004F0EDF"/>
    <w:rsid w:val="004F1091"/>
    <w:rsid w:val="004F12A4"/>
    <w:rsid w:val="004F1307"/>
    <w:rsid w:val="004F18D4"/>
    <w:rsid w:val="004F1B45"/>
    <w:rsid w:val="004F1B65"/>
    <w:rsid w:val="004F1B87"/>
    <w:rsid w:val="004F1C1A"/>
    <w:rsid w:val="004F1D09"/>
    <w:rsid w:val="004F2C5D"/>
    <w:rsid w:val="004F33E5"/>
    <w:rsid w:val="004F3A7A"/>
    <w:rsid w:val="004F3BA8"/>
    <w:rsid w:val="004F41B8"/>
    <w:rsid w:val="004F4497"/>
    <w:rsid w:val="004F4EE0"/>
    <w:rsid w:val="004F513A"/>
    <w:rsid w:val="004F51BE"/>
    <w:rsid w:val="004F5623"/>
    <w:rsid w:val="004F62D0"/>
    <w:rsid w:val="004F64A5"/>
    <w:rsid w:val="004F6625"/>
    <w:rsid w:val="004F68D6"/>
    <w:rsid w:val="004F6CE2"/>
    <w:rsid w:val="004F74E6"/>
    <w:rsid w:val="004F7664"/>
    <w:rsid w:val="004F79BC"/>
    <w:rsid w:val="004F7B73"/>
    <w:rsid w:val="005000DC"/>
    <w:rsid w:val="0050028C"/>
    <w:rsid w:val="0050041E"/>
    <w:rsid w:val="005010CB"/>
    <w:rsid w:val="005014DB"/>
    <w:rsid w:val="005015F3"/>
    <w:rsid w:val="00501608"/>
    <w:rsid w:val="005016BE"/>
    <w:rsid w:val="005017BC"/>
    <w:rsid w:val="00501922"/>
    <w:rsid w:val="00501B7E"/>
    <w:rsid w:val="00502675"/>
    <w:rsid w:val="00502941"/>
    <w:rsid w:val="00502978"/>
    <w:rsid w:val="00502DF3"/>
    <w:rsid w:val="005030AD"/>
    <w:rsid w:val="005031D3"/>
    <w:rsid w:val="005035C4"/>
    <w:rsid w:val="00503A59"/>
    <w:rsid w:val="00503D4F"/>
    <w:rsid w:val="00503DBB"/>
    <w:rsid w:val="00503E0D"/>
    <w:rsid w:val="00503EDF"/>
    <w:rsid w:val="00504010"/>
    <w:rsid w:val="00504121"/>
    <w:rsid w:val="005041F1"/>
    <w:rsid w:val="00504237"/>
    <w:rsid w:val="00504B70"/>
    <w:rsid w:val="00504D9B"/>
    <w:rsid w:val="00504EF2"/>
    <w:rsid w:val="00504F33"/>
    <w:rsid w:val="0050523C"/>
    <w:rsid w:val="005059B3"/>
    <w:rsid w:val="00505A8E"/>
    <w:rsid w:val="0050655E"/>
    <w:rsid w:val="00506665"/>
    <w:rsid w:val="00506AA3"/>
    <w:rsid w:val="0050716F"/>
    <w:rsid w:val="00507692"/>
    <w:rsid w:val="00507F90"/>
    <w:rsid w:val="0051029C"/>
    <w:rsid w:val="005102AC"/>
    <w:rsid w:val="005109A1"/>
    <w:rsid w:val="00510A7E"/>
    <w:rsid w:val="00511482"/>
    <w:rsid w:val="005116C8"/>
    <w:rsid w:val="005118CD"/>
    <w:rsid w:val="00512313"/>
    <w:rsid w:val="00512549"/>
    <w:rsid w:val="00512FA4"/>
    <w:rsid w:val="00513707"/>
    <w:rsid w:val="0051378E"/>
    <w:rsid w:val="00513814"/>
    <w:rsid w:val="005138E0"/>
    <w:rsid w:val="00513D67"/>
    <w:rsid w:val="00513F4F"/>
    <w:rsid w:val="005142EF"/>
    <w:rsid w:val="00514338"/>
    <w:rsid w:val="0051434E"/>
    <w:rsid w:val="0051452E"/>
    <w:rsid w:val="005145CF"/>
    <w:rsid w:val="0051490D"/>
    <w:rsid w:val="00514CC2"/>
    <w:rsid w:val="00514E5E"/>
    <w:rsid w:val="00514ED1"/>
    <w:rsid w:val="00515664"/>
    <w:rsid w:val="00515BC9"/>
    <w:rsid w:val="00516929"/>
    <w:rsid w:val="00516A8B"/>
    <w:rsid w:val="00517198"/>
    <w:rsid w:val="00517384"/>
    <w:rsid w:val="005178E0"/>
    <w:rsid w:val="00517DAC"/>
    <w:rsid w:val="00517F44"/>
    <w:rsid w:val="0052019D"/>
    <w:rsid w:val="00520443"/>
    <w:rsid w:val="0052060E"/>
    <w:rsid w:val="00520698"/>
    <w:rsid w:val="00520939"/>
    <w:rsid w:val="00520A85"/>
    <w:rsid w:val="00520AC2"/>
    <w:rsid w:val="00521623"/>
    <w:rsid w:val="005216BE"/>
    <w:rsid w:val="00521830"/>
    <w:rsid w:val="00522618"/>
    <w:rsid w:val="00522621"/>
    <w:rsid w:val="00523111"/>
    <w:rsid w:val="00523871"/>
    <w:rsid w:val="00523E67"/>
    <w:rsid w:val="0052553A"/>
    <w:rsid w:val="00525B39"/>
    <w:rsid w:val="00525DC0"/>
    <w:rsid w:val="00525E6B"/>
    <w:rsid w:val="00525F9C"/>
    <w:rsid w:val="00526BEE"/>
    <w:rsid w:val="005270E1"/>
    <w:rsid w:val="005275FA"/>
    <w:rsid w:val="00527F8D"/>
    <w:rsid w:val="0053050F"/>
    <w:rsid w:val="00530B6E"/>
    <w:rsid w:val="005312B7"/>
    <w:rsid w:val="00531401"/>
    <w:rsid w:val="005315DE"/>
    <w:rsid w:val="005316CA"/>
    <w:rsid w:val="00531A01"/>
    <w:rsid w:val="00531A6D"/>
    <w:rsid w:val="005320B3"/>
    <w:rsid w:val="005322E2"/>
    <w:rsid w:val="00532516"/>
    <w:rsid w:val="00532ACC"/>
    <w:rsid w:val="00532B03"/>
    <w:rsid w:val="00532E13"/>
    <w:rsid w:val="00533E02"/>
    <w:rsid w:val="00533E56"/>
    <w:rsid w:val="00533FE4"/>
    <w:rsid w:val="005343C7"/>
    <w:rsid w:val="005347D1"/>
    <w:rsid w:val="00534A65"/>
    <w:rsid w:val="00534E6A"/>
    <w:rsid w:val="00534ED7"/>
    <w:rsid w:val="0053554E"/>
    <w:rsid w:val="00535E01"/>
    <w:rsid w:val="00535F2C"/>
    <w:rsid w:val="005360BC"/>
    <w:rsid w:val="005366DC"/>
    <w:rsid w:val="005366F9"/>
    <w:rsid w:val="005369B1"/>
    <w:rsid w:val="00536A85"/>
    <w:rsid w:val="00536CFE"/>
    <w:rsid w:val="00536E95"/>
    <w:rsid w:val="00536FD9"/>
    <w:rsid w:val="0053725C"/>
    <w:rsid w:val="005375EA"/>
    <w:rsid w:val="005375FE"/>
    <w:rsid w:val="0054049B"/>
    <w:rsid w:val="00540703"/>
    <w:rsid w:val="00540EDE"/>
    <w:rsid w:val="005412A6"/>
    <w:rsid w:val="005412B2"/>
    <w:rsid w:val="00541883"/>
    <w:rsid w:val="00541BDB"/>
    <w:rsid w:val="00541E0E"/>
    <w:rsid w:val="00542152"/>
    <w:rsid w:val="00542154"/>
    <w:rsid w:val="005421A1"/>
    <w:rsid w:val="005421D0"/>
    <w:rsid w:val="00542520"/>
    <w:rsid w:val="00542591"/>
    <w:rsid w:val="00542760"/>
    <w:rsid w:val="00542880"/>
    <w:rsid w:val="005428A4"/>
    <w:rsid w:val="00542A53"/>
    <w:rsid w:val="00543040"/>
    <w:rsid w:val="00543094"/>
    <w:rsid w:val="00543957"/>
    <w:rsid w:val="00543A0C"/>
    <w:rsid w:val="00543E7A"/>
    <w:rsid w:val="00543EDE"/>
    <w:rsid w:val="005443FF"/>
    <w:rsid w:val="0054482C"/>
    <w:rsid w:val="00544B3C"/>
    <w:rsid w:val="00544BC2"/>
    <w:rsid w:val="00546245"/>
    <w:rsid w:val="005464E8"/>
    <w:rsid w:val="00546678"/>
    <w:rsid w:val="00546717"/>
    <w:rsid w:val="00546A16"/>
    <w:rsid w:val="00546A89"/>
    <w:rsid w:val="00546F60"/>
    <w:rsid w:val="00546F92"/>
    <w:rsid w:val="00547194"/>
    <w:rsid w:val="0054748A"/>
    <w:rsid w:val="00547973"/>
    <w:rsid w:val="00547BF7"/>
    <w:rsid w:val="00547D0B"/>
    <w:rsid w:val="005503DF"/>
    <w:rsid w:val="005505E9"/>
    <w:rsid w:val="00550821"/>
    <w:rsid w:val="00550A82"/>
    <w:rsid w:val="0055119A"/>
    <w:rsid w:val="00551350"/>
    <w:rsid w:val="005514D7"/>
    <w:rsid w:val="00551A78"/>
    <w:rsid w:val="00551CF0"/>
    <w:rsid w:val="0055207F"/>
    <w:rsid w:val="005522DC"/>
    <w:rsid w:val="005523AF"/>
    <w:rsid w:val="00552E3D"/>
    <w:rsid w:val="00552E92"/>
    <w:rsid w:val="00553653"/>
    <w:rsid w:val="0055380B"/>
    <w:rsid w:val="00553F44"/>
    <w:rsid w:val="00554021"/>
    <w:rsid w:val="00554696"/>
    <w:rsid w:val="00554BDE"/>
    <w:rsid w:val="00554EFE"/>
    <w:rsid w:val="00555C66"/>
    <w:rsid w:val="00555CAE"/>
    <w:rsid w:val="005569AD"/>
    <w:rsid w:val="00556A33"/>
    <w:rsid w:val="00556E35"/>
    <w:rsid w:val="005572DC"/>
    <w:rsid w:val="00557B90"/>
    <w:rsid w:val="00557FB1"/>
    <w:rsid w:val="005605B7"/>
    <w:rsid w:val="0056137E"/>
    <w:rsid w:val="005617DD"/>
    <w:rsid w:val="00561DC1"/>
    <w:rsid w:val="00561FC8"/>
    <w:rsid w:val="0056225E"/>
    <w:rsid w:val="005623F0"/>
    <w:rsid w:val="0056287F"/>
    <w:rsid w:val="00562FBB"/>
    <w:rsid w:val="0056323F"/>
    <w:rsid w:val="005639CF"/>
    <w:rsid w:val="005640DC"/>
    <w:rsid w:val="00564295"/>
    <w:rsid w:val="00564EA9"/>
    <w:rsid w:val="00564F3D"/>
    <w:rsid w:val="0056548B"/>
    <w:rsid w:val="0056574C"/>
    <w:rsid w:val="005657C2"/>
    <w:rsid w:val="005658D5"/>
    <w:rsid w:val="00565BE2"/>
    <w:rsid w:val="00566011"/>
    <w:rsid w:val="0056606B"/>
    <w:rsid w:val="005662E7"/>
    <w:rsid w:val="005669AB"/>
    <w:rsid w:val="005679B1"/>
    <w:rsid w:val="00567E1F"/>
    <w:rsid w:val="0057041C"/>
    <w:rsid w:val="005707FB"/>
    <w:rsid w:val="00570E01"/>
    <w:rsid w:val="005712AE"/>
    <w:rsid w:val="005715AC"/>
    <w:rsid w:val="005719D0"/>
    <w:rsid w:val="00571E10"/>
    <w:rsid w:val="00571E66"/>
    <w:rsid w:val="005724D8"/>
    <w:rsid w:val="00572612"/>
    <w:rsid w:val="0057275A"/>
    <w:rsid w:val="0057277C"/>
    <w:rsid w:val="00573CDB"/>
    <w:rsid w:val="00573E43"/>
    <w:rsid w:val="0057409D"/>
    <w:rsid w:val="00574C44"/>
    <w:rsid w:val="005753F7"/>
    <w:rsid w:val="00575456"/>
    <w:rsid w:val="005757B1"/>
    <w:rsid w:val="00575C46"/>
    <w:rsid w:val="00575EC5"/>
    <w:rsid w:val="00576684"/>
    <w:rsid w:val="005769F6"/>
    <w:rsid w:val="00576F0A"/>
    <w:rsid w:val="00576F82"/>
    <w:rsid w:val="0057713B"/>
    <w:rsid w:val="0057751A"/>
    <w:rsid w:val="00577C53"/>
    <w:rsid w:val="0058030F"/>
    <w:rsid w:val="0058062F"/>
    <w:rsid w:val="00581114"/>
    <w:rsid w:val="0058140A"/>
    <w:rsid w:val="00581649"/>
    <w:rsid w:val="005817D2"/>
    <w:rsid w:val="00581E5A"/>
    <w:rsid w:val="00581FDE"/>
    <w:rsid w:val="0058240E"/>
    <w:rsid w:val="00582A1D"/>
    <w:rsid w:val="00582C06"/>
    <w:rsid w:val="00582CAC"/>
    <w:rsid w:val="00583627"/>
    <w:rsid w:val="0058375D"/>
    <w:rsid w:val="00583869"/>
    <w:rsid w:val="00583A49"/>
    <w:rsid w:val="00583B8D"/>
    <w:rsid w:val="005843DF"/>
    <w:rsid w:val="005845EC"/>
    <w:rsid w:val="0058497C"/>
    <w:rsid w:val="00584C78"/>
    <w:rsid w:val="00584EC1"/>
    <w:rsid w:val="005852FD"/>
    <w:rsid w:val="0058552F"/>
    <w:rsid w:val="00585664"/>
    <w:rsid w:val="00585990"/>
    <w:rsid w:val="00585B02"/>
    <w:rsid w:val="0058683A"/>
    <w:rsid w:val="00586D71"/>
    <w:rsid w:val="0058744B"/>
    <w:rsid w:val="005874E0"/>
    <w:rsid w:val="0058761B"/>
    <w:rsid w:val="00587B82"/>
    <w:rsid w:val="005900D5"/>
    <w:rsid w:val="00590850"/>
    <w:rsid w:val="00590B06"/>
    <w:rsid w:val="00590C6B"/>
    <w:rsid w:val="00590D85"/>
    <w:rsid w:val="00590F26"/>
    <w:rsid w:val="005913FE"/>
    <w:rsid w:val="00591438"/>
    <w:rsid w:val="00591FAA"/>
    <w:rsid w:val="00592479"/>
    <w:rsid w:val="00592588"/>
    <w:rsid w:val="005927B2"/>
    <w:rsid w:val="005929D3"/>
    <w:rsid w:val="00592B5E"/>
    <w:rsid w:val="00592DFD"/>
    <w:rsid w:val="00593063"/>
    <w:rsid w:val="005931B0"/>
    <w:rsid w:val="00593447"/>
    <w:rsid w:val="0059382D"/>
    <w:rsid w:val="00593F36"/>
    <w:rsid w:val="0059485F"/>
    <w:rsid w:val="005957CE"/>
    <w:rsid w:val="00595CD2"/>
    <w:rsid w:val="005960DB"/>
    <w:rsid w:val="005965D1"/>
    <w:rsid w:val="0059667A"/>
    <w:rsid w:val="00597272"/>
    <w:rsid w:val="00597C55"/>
    <w:rsid w:val="005A0314"/>
    <w:rsid w:val="005A03B3"/>
    <w:rsid w:val="005A04B5"/>
    <w:rsid w:val="005A061F"/>
    <w:rsid w:val="005A0BCF"/>
    <w:rsid w:val="005A11C3"/>
    <w:rsid w:val="005A14DD"/>
    <w:rsid w:val="005A1C5D"/>
    <w:rsid w:val="005A1CAA"/>
    <w:rsid w:val="005A1DBB"/>
    <w:rsid w:val="005A2046"/>
    <w:rsid w:val="005A27A7"/>
    <w:rsid w:val="005A293E"/>
    <w:rsid w:val="005A2C04"/>
    <w:rsid w:val="005A2C6F"/>
    <w:rsid w:val="005A360D"/>
    <w:rsid w:val="005A3D10"/>
    <w:rsid w:val="005A408D"/>
    <w:rsid w:val="005A44D7"/>
    <w:rsid w:val="005A452F"/>
    <w:rsid w:val="005A4FFA"/>
    <w:rsid w:val="005A522C"/>
    <w:rsid w:val="005A555A"/>
    <w:rsid w:val="005A580E"/>
    <w:rsid w:val="005A590D"/>
    <w:rsid w:val="005A5912"/>
    <w:rsid w:val="005A65B1"/>
    <w:rsid w:val="005A661F"/>
    <w:rsid w:val="005A6724"/>
    <w:rsid w:val="005A6949"/>
    <w:rsid w:val="005A6F5D"/>
    <w:rsid w:val="005A724C"/>
    <w:rsid w:val="005A72B8"/>
    <w:rsid w:val="005A7377"/>
    <w:rsid w:val="005A7401"/>
    <w:rsid w:val="005A78A6"/>
    <w:rsid w:val="005A7B81"/>
    <w:rsid w:val="005B0343"/>
    <w:rsid w:val="005B0468"/>
    <w:rsid w:val="005B0A86"/>
    <w:rsid w:val="005B131F"/>
    <w:rsid w:val="005B15BE"/>
    <w:rsid w:val="005B1934"/>
    <w:rsid w:val="005B19BD"/>
    <w:rsid w:val="005B2246"/>
    <w:rsid w:val="005B2B4F"/>
    <w:rsid w:val="005B2D08"/>
    <w:rsid w:val="005B418D"/>
    <w:rsid w:val="005B462A"/>
    <w:rsid w:val="005B4705"/>
    <w:rsid w:val="005B4838"/>
    <w:rsid w:val="005B4C40"/>
    <w:rsid w:val="005B4E00"/>
    <w:rsid w:val="005B50E6"/>
    <w:rsid w:val="005B515F"/>
    <w:rsid w:val="005B528A"/>
    <w:rsid w:val="005B5C81"/>
    <w:rsid w:val="005B5E8B"/>
    <w:rsid w:val="005B5EA9"/>
    <w:rsid w:val="005B5F14"/>
    <w:rsid w:val="005B646C"/>
    <w:rsid w:val="005B6BA3"/>
    <w:rsid w:val="005B737F"/>
    <w:rsid w:val="005B7529"/>
    <w:rsid w:val="005B7A88"/>
    <w:rsid w:val="005C0171"/>
    <w:rsid w:val="005C02EC"/>
    <w:rsid w:val="005C03A7"/>
    <w:rsid w:val="005C07B1"/>
    <w:rsid w:val="005C07E8"/>
    <w:rsid w:val="005C0ADB"/>
    <w:rsid w:val="005C0DDA"/>
    <w:rsid w:val="005C0F26"/>
    <w:rsid w:val="005C122A"/>
    <w:rsid w:val="005C1402"/>
    <w:rsid w:val="005C1408"/>
    <w:rsid w:val="005C153D"/>
    <w:rsid w:val="005C187F"/>
    <w:rsid w:val="005C2233"/>
    <w:rsid w:val="005C263E"/>
    <w:rsid w:val="005C4639"/>
    <w:rsid w:val="005C463D"/>
    <w:rsid w:val="005C4DA5"/>
    <w:rsid w:val="005C5031"/>
    <w:rsid w:val="005C52B8"/>
    <w:rsid w:val="005C545E"/>
    <w:rsid w:val="005C55AF"/>
    <w:rsid w:val="005C5641"/>
    <w:rsid w:val="005C590B"/>
    <w:rsid w:val="005C5CCA"/>
    <w:rsid w:val="005C61E4"/>
    <w:rsid w:val="005C63A5"/>
    <w:rsid w:val="005C649B"/>
    <w:rsid w:val="005C651E"/>
    <w:rsid w:val="005C6C5A"/>
    <w:rsid w:val="005C6E49"/>
    <w:rsid w:val="005C6FC8"/>
    <w:rsid w:val="005C7C2E"/>
    <w:rsid w:val="005D0079"/>
    <w:rsid w:val="005D08AF"/>
    <w:rsid w:val="005D0B65"/>
    <w:rsid w:val="005D10AC"/>
    <w:rsid w:val="005D1193"/>
    <w:rsid w:val="005D1540"/>
    <w:rsid w:val="005D156E"/>
    <w:rsid w:val="005D174F"/>
    <w:rsid w:val="005D1A78"/>
    <w:rsid w:val="005D1BD5"/>
    <w:rsid w:val="005D1FF8"/>
    <w:rsid w:val="005D2220"/>
    <w:rsid w:val="005D2490"/>
    <w:rsid w:val="005D2E13"/>
    <w:rsid w:val="005D3014"/>
    <w:rsid w:val="005D30CE"/>
    <w:rsid w:val="005D3ADD"/>
    <w:rsid w:val="005D3DDF"/>
    <w:rsid w:val="005D3E25"/>
    <w:rsid w:val="005D3F39"/>
    <w:rsid w:val="005D463D"/>
    <w:rsid w:val="005D482F"/>
    <w:rsid w:val="005D4A9A"/>
    <w:rsid w:val="005D5108"/>
    <w:rsid w:val="005D561D"/>
    <w:rsid w:val="005D5863"/>
    <w:rsid w:val="005D590D"/>
    <w:rsid w:val="005D6024"/>
    <w:rsid w:val="005D61C3"/>
    <w:rsid w:val="005D62C6"/>
    <w:rsid w:val="005D63DA"/>
    <w:rsid w:val="005D651B"/>
    <w:rsid w:val="005D6D1B"/>
    <w:rsid w:val="005D7E11"/>
    <w:rsid w:val="005E0123"/>
    <w:rsid w:val="005E03D2"/>
    <w:rsid w:val="005E03EF"/>
    <w:rsid w:val="005E14E3"/>
    <w:rsid w:val="005E19E0"/>
    <w:rsid w:val="005E2382"/>
    <w:rsid w:val="005E30C1"/>
    <w:rsid w:val="005E3108"/>
    <w:rsid w:val="005E32A4"/>
    <w:rsid w:val="005E3BD7"/>
    <w:rsid w:val="005E3EDD"/>
    <w:rsid w:val="005E4178"/>
    <w:rsid w:val="005E479E"/>
    <w:rsid w:val="005E48E4"/>
    <w:rsid w:val="005E4930"/>
    <w:rsid w:val="005E4B0C"/>
    <w:rsid w:val="005E55D0"/>
    <w:rsid w:val="005E5FB8"/>
    <w:rsid w:val="005E62E6"/>
    <w:rsid w:val="005E679C"/>
    <w:rsid w:val="005E6FAB"/>
    <w:rsid w:val="005E7443"/>
    <w:rsid w:val="005E7506"/>
    <w:rsid w:val="005E779F"/>
    <w:rsid w:val="005E7886"/>
    <w:rsid w:val="005E7BE9"/>
    <w:rsid w:val="005F05A9"/>
    <w:rsid w:val="005F0865"/>
    <w:rsid w:val="005F08AD"/>
    <w:rsid w:val="005F11C1"/>
    <w:rsid w:val="005F1755"/>
    <w:rsid w:val="005F1AD4"/>
    <w:rsid w:val="005F1B2D"/>
    <w:rsid w:val="005F1CF9"/>
    <w:rsid w:val="005F1F35"/>
    <w:rsid w:val="005F2016"/>
    <w:rsid w:val="005F26EE"/>
    <w:rsid w:val="005F2EF0"/>
    <w:rsid w:val="005F4632"/>
    <w:rsid w:val="005F4C86"/>
    <w:rsid w:val="005F4D58"/>
    <w:rsid w:val="005F4F59"/>
    <w:rsid w:val="005F5285"/>
    <w:rsid w:val="005F5CD9"/>
    <w:rsid w:val="005F5D21"/>
    <w:rsid w:val="005F5FBE"/>
    <w:rsid w:val="005F6445"/>
    <w:rsid w:val="005F7117"/>
    <w:rsid w:val="005F74F7"/>
    <w:rsid w:val="005F7619"/>
    <w:rsid w:val="005F782B"/>
    <w:rsid w:val="006002D7"/>
    <w:rsid w:val="00600DE0"/>
    <w:rsid w:val="00600E5E"/>
    <w:rsid w:val="00601405"/>
    <w:rsid w:val="00601DBB"/>
    <w:rsid w:val="0060253B"/>
    <w:rsid w:val="006028F4"/>
    <w:rsid w:val="00602DBC"/>
    <w:rsid w:val="006031CB"/>
    <w:rsid w:val="006036CB"/>
    <w:rsid w:val="00603DB2"/>
    <w:rsid w:val="00603F95"/>
    <w:rsid w:val="0060407E"/>
    <w:rsid w:val="006045FB"/>
    <w:rsid w:val="00604885"/>
    <w:rsid w:val="00604DA8"/>
    <w:rsid w:val="00605B0F"/>
    <w:rsid w:val="006060F1"/>
    <w:rsid w:val="00606475"/>
    <w:rsid w:val="00606CB0"/>
    <w:rsid w:val="00606CDA"/>
    <w:rsid w:val="0060706D"/>
    <w:rsid w:val="00607993"/>
    <w:rsid w:val="00607F10"/>
    <w:rsid w:val="00610091"/>
    <w:rsid w:val="00610953"/>
    <w:rsid w:val="00610ABF"/>
    <w:rsid w:val="00610BAF"/>
    <w:rsid w:val="00611356"/>
    <w:rsid w:val="006113AF"/>
    <w:rsid w:val="00611419"/>
    <w:rsid w:val="00611B71"/>
    <w:rsid w:val="00611DF6"/>
    <w:rsid w:val="006120FC"/>
    <w:rsid w:val="0061261C"/>
    <w:rsid w:val="006128A7"/>
    <w:rsid w:val="00612A6D"/>
    <w:rsid w:val="00613275"/>
    <w:rsid w:val="006132F3"/>
    <w:rsid w:val="00614024"/>
    <w:rsid w:val="0061421E"/>
    <w:rsid w:val="00614374"/>
    <w:rsid w:val="00614904"/>
    <w:rsid w:val="00614BA2"/>
    <w:rsid w:val="00614ED3"/>
    <w:rsid w:val="00615594"/>
    <w:rsid w:val="00615DB5"/>
    <w:rsid w:val="00615F91"/>
    <w:rsid w:val="00616007"/>
    <w:rsid w:val="006161B9"/>
    <w:rsid w:val="0061682C"/>
    <w:rsid w:val="00617356"/>
    <w:rsid w:val="00617357"/>
    <w:rsid w:val="006175B5"/>
    <w:rsid w:val="006176C3"/>
    <w:rsid w:val="00617B0B"/>
    <w:rsid w:val="00617BBC"/>
    <w:rsid w:val="0062047F"/>
    <w:rsid w:val="006208F0"/>
    <w:rsid w:val="00620C67"/>
    <w:rsid w:val="0062128A"/>
    <w:rsid w:val="00621C41"/>
    <w:rsid w:val="00622301"/>
    <w:rsid w:val="00622D39"/>
    <w:rsid w:val="00623424"/>
    <w:rsid w:val="0062369F"/>
    <w:rsid w:val="0062372D"/>
    <w:rsid w:val="006237C6"/>
    <w:rsid w:val="006241C9"/>
    <w:rsid w:val="006241E6"/>
    <w:rsid w:val="00624C1A"/>
    <w:rsid w:val="0062507C"/>
    <w:rsid w:val="006254AE"/>
    <w:rsid w:val="00625509"/>
    <w:rsid w:val="0062569E"/>
    <w:rsid w:val="00625709"/>
    <w:rsid w:val="00625BDE"/>
    <w:rsid w:val="00625E4F"/>
    <w:rsid w:val="00626199"/>
    <w:rsid w:val="006262F6"/>
    <w:rsid w:val="006272C7"/>
    <w:rsid w:val="00627701"/>
    <w:rsid w:val="00627924"/>
    <w:rsid w:val="00627AF0"/>
    <w:rsid w:val="00627B89"/>
    <w:rsid w:val="0063015A"/>
    <w:rsid w:val="0063058C"/>
    <w:rsid w:val="0063075C"/>
    <w:rsid w:val="0063111F"/>
    <w:rsid w:val="00631173"/>
    <w:rsid w:val="006314C9"/>
    <w:rsid w:val="006318CE"/>
    <w:rsid w:val="006318E0"/>
    <w:rsid w:val="00631CD5"/>
    <w:rsid w:val="00632024"/>
    <w:rsid w:val="006321A4"/>
    <w:rsid w:val="006329C9"/>
    <w:rsid w:val="00632A6E"/>
    <w:rsid w:val="00633E76"/>
    <w:rsid w:val="00633EE7"/>
    <w:rsid w:val="0063404A"/>
    <w:rsid w:val="0063411B"/>
    <w:rsid w:val="0063455F"/>
    <w:rsid w:val="006349EE"/>
    <w:rsid w:val="00634C73"/>
    <w:rsid w:val="006351F2"/>
    <w:rsid w:val="00635691"/>
    <w:rsid w:val="006358BD"/>
    <w:rsid w:val="00635CB0"/>
    <w:rsid w:val="00635EC9"/>
    <w:rsid w:val="006367A4"/>
    <w:rsid w:val="00636896"/>
    <w:rsid w:val="0063697B"/>
    <w:rsid w:val="00636A92"/>
    <w:rsid w:val="00636AF0"/>
    <w:rsid w:val="00637D14"/>
    <w:rsid w:val="006407F4"/>
    <w:rsid w:val="00640E40"/>
    <w:rsid w:val="00640EF0"/>
    <w:rsid w:val="00641C23"/>
    <w:rsid w:val="00641CBE"/>
    <w:rsid w:val="00642177"/>
    <w:rsid w:val="006422A6"/>
    <w:rsid w:val="00642A6B"/>
    <w:rsid w:val="00643049"/>
    <w:rsid w:val="00643763"/>
    <w:rsid w:val="00643B7D"/>
    <w:rsid w:val="00643B8F"/>
    <w:rsid w:val="00643C17"/>
    <w:rsid w:val="006444B3"/>
    <w:rsid w:val="006444CB"/>
    <w:rsid w:val="00644BC4"/>
    <w:rsid w:val="0064581B"/>
    <w:rsid w:val="00645824"/>
    <w:rsid w:val="0064593C"/>
    <w:rsid w:val="00645A63"/>
    <w:rsid w:val="00646176"/>
    <w:rsid w:val="00646821"/>
    <w:rsid w:val="00646914"/>
    <w:rsid w:val="00646955"/>
    <w:rsid w:val="006469C9"/>
    <w:rsid w:val="00646A1A"/>
    <w:rsid w:val="00646EB4"/>
    <w:rsid w:val="00647362"/>
    <w:rsid w:val="00647843"/>
    <w:rsid w:val="0064797D"/>
    <w:rsid w:val="00647A20"/>
    <w:rsid w:val="0065064B"/>
    <w:rsid w:val="00650D92"/>
    <w:rsid w:val="00650FBD"/>
    <w:rsid w:val="006512E0"/>
    <w:rsid w:val="00651896"/>
    <w:rsid w:val="006518BD"/>
    <w:rsid w:val="00651E1B"/>
    <w:rsid w:val="006521A6"/>
    <w:rsid w:val="006530E4"/>
    <w:rsid w:val="006536C8"/>
    <w:rsid w:val="00654435"/>
    <w:rsid w:val="006545C8"/>
    <w:rsid w:val="006549E5"/>
    <w:rsid w:val="0065539A"/>
    <w:rsid w:val="006554A2"/>
    <w:rsid w:val="00655792"/>
    <w:rsid w:val="006562E9"/>
    <w:rsid w:val="006564AC"/>
    <w:rsid w:val="00656672"/>
    <w:rsid w:val="0065681F"/>
    <w:rsid w:val="0065719E"/>
    <w:rsid w:val="006572E0"/>
    <w:rsid w:val="0065741D"/>
    <w:rsid w:val="00657987"/>
    <w:rsid w:val="00660105"/>
    <w:rsid w:val="00660CFC"/>
    <w:rsid w:val="00661135"/>
    <w:rsid w:val="0066137A"/>
    <w:rsid w:val="00661D80"/>
    <w:rsid w:val="00661EB3"/>
    <w:rsid w:val="006620EE"/>
    <w:rsid w:val="006621FF"/>
    <w:rsid w:val="006627E3"/>
    <w:rsid w:val="00663142"/>
    <w:rsid w:val="00663498"/>
    <w:rsid w:val="006636F8"/>
    <w:rsid w:val="00663B62"/>
    <w:rsid w:val="00664301"/>
    <w:rsid w:val="00664432"/>
    <w:rsid w:val="006644D3"/>
    <w:rsid w:val="0066450E"/>
    <w:rsid w:val="00664621"/>
    <w:rsid w:val="006647CD"/>
    <w:rsid w:val="00664869"/>
    <w:rsid w:val="00664951"/>
    <w:rsid w:val="006649BF"/>
    <w:rsid w:val="0066551E"/>
    <w:rsid w:val="00665700"/>
    <w:rsid w:val="00665934"/>
    <w:rsid w:val="00665FDE"/>
    <w:rsid w:val="00666084"/>
    <w:rsid w:val="0066652B"/>
    <w:rsid w:val="00666902"/>
    <w:rsid w:val="00666C75"/>
    <w:rsid w:val="00666C83"/>
    <w:rsid w:val="00666E5B"/>
    <w:rsid w:val="00666FA4"/>
    <w:rsid w:val="00667408"/>
    <w:rsid w:val="00667A82"/>
    <w:rsid w:val="0067077F"/>
    <w:rsid w:val="00671821"/>
    <w:rsid w:val="00671B24"/>
    <w:rsid w:val="00671DDC"/>
    <w:rsid w:val="00672497"/>
    <w:rsid w:val="00672973"/>
    <w:rsid w:val="00672EB4"/>
    <w:rsid w:val="006735E2"/>
    <w:rsid w:val="0067391B"/>
    <w:rsid w:val="00673AAA"/>
    <w:rsid w:val="00673E59"/>
    <w:rsid w:val="00674631"/>
    <w:rsid w:val="006747FB"/>
    <w:rsid w:val="00675142"/>
    <w:rsid w:val="00675384"/>
    <w:rsid w:val="00675BDC"/>
    <w:rsid w:val="00675CC3"/>
    <w:rsid w:val="00676125"/>
    <w:rsid w:val="00676DA2"/>
    <w:rsid w:val="0067743F"/>
    <w:rsid w:val="006775B9"/>
    <w:rsid w:val="00677885"/>
    <w:rsid w:val="00677AD7"/>
    <w:rsid w:val="00677B10"/>
    <w:rsid w:val="0068050C"/>
    <w:rsid w:val="00680BD4"/>
    <w:rsid w:val="00680E70"/>
    <w:rsid w:val="00680E7C"/>
    <w:rsid w:val="00680FB6"/>
    <w:rsid w:val="00681520"/>
    <w:rsid w:val="00681680"/>
    <w:rsid w:val="00681795"/>
    <w:rsid w:val="00681B84"/>
    <w:rsid w:val="00681F60"/>
    <w:rsid w:val="006822B1"/>
    <w:rsid w:val="00682302"/>
    <w:rsid w:val="00682426"/>
    <w:rsid w:val="0068256A"/>
    <w:rsid w:val="006825B2"/>
    <w:rsid w:val="00683681"/>
    <w:rsid w:val="0068370C"/>
    <w:rsid w:val="0068370E"/>
    <w:rsid w:val="00684C3E"/>
    <w:rsid w:val="00684EF1"/>
    <w:rsid w:val="00684FD6"/>
    <w:rsid w:val="00685D63"/>
    <w:rsid w:val="0068672A"/>
    <w:rsid w:val="00686925"/>
    <w:rsid w:val="00686A8E"/>
    <w:rsid w:val="00686BEF"/>
    <w:rsid w:val="00687A44"/>
    <w:rsid w:val="00687D22"/>
    <w:rsid w:val="006906B3"/>
    <w:rsid w:val="0069080B"/>
    <w:rsid w:val="00690BBA"/>
    <w:rsid w:val="00690BC1"/>
    <w:rsid w:val="00690C3B"/>
    <w:rsid w:val="00691014"/>
    <w:rsid w:val="006911EE"/>
    <w:rsid w:val="00691BC6"/>
    <w:rsid w:val="00691C61"/>
    <w:rsid w:val="00691D1A"/>
    <w:rsid w:val="00691F86"/>
    <w:rsid w:val="0069208A"/>
    <w:rsid w:val="0069227F"/>
    <w:rsid w:val="006923D2"/>
    <w:rsid w:val="0069240B"/>
    <w:rsid w:val="00692BAB"/>
    <w:rsid w:val="00692DD7"/>
    <w:rsid w:val="006934F5"/>
    <w:rsid w:val="0069360D"/>
    <w:rsid w:val="00693CEA"/>
    <w:rsid w:val="00693E74"/>
    <w:rsid w:val="0069418D"/>
    <w:rsid w:val="00694644"/>
    <w:rsid w:val="00694BAC"/>
    <w:rsid w:val="00694D9D"/>
    <w:rsid w:val="0069522A"/>
    <w:rsid w:val="00695278"/>
    <w:rsid w:val="00695541"/>
    <w:rsid w:val="0069564D"/>
    <w:rsid w:val="006959BC"/>
    <w:rsid w:val="00695DF1"/>
    <w:rsid w:val="00696467"/>
    <w:rsid w:val="00696AC0"/>
    <w:rsid w:val="00696C0E"/>
    <w:rsid w:val="00696F03"/>
    <w:rsid w:val="006A00C2"/>
    <w:rsid w:val="006A0436"/>
    <w:rsid w:val="006A0699"/>
    <w:rsid w:val="006A0A87"/>
    <w:rsid w:val="006A0A9E"/>
    <w:rsid w:val="006A0B20"/>
    <w:rsid w:val="006A127D"/>
    <w:rsid w:val="006A1659"/>
    <w:rsid w:val="006A1788"/>
    <w:rsid w:val="006A1C06"/>
    <w:rsid w:val="006A1C45"/>
    <w:rsid w:val="006A21DD"/>
    <w:rsid w:val="006A24C0"/>
    <w:rsid w:val="006A28D4"/>
    <w:rsid w:val="006A292B"/>
    <w:rsid w:val="006A2A93"/>
    <w:rsid w:val="006A3128"/>
    <w:rsid w:val="006A32AC"/>
    <w:rsid w:val="006A32E7"/>
    <w:rsid w:val="006A3408"/>
    <w:rsid w:val="006A34DA"/>
    <w:rsid w:val="006A358A"/>
    <w:rsid w:val="006A3622"/>
    <w:rsid w:val="006A3882"/>
    <w:rsid w:val="006A38C8"/>
    <w:rsid w:val="006A400F"/>
    <w:rsid w:val="006A503B"/>
    <w:rsid w:val="006A5578"/>
    <w:rsid w:val="006A55C2"/>
    <w:rsid w:val="006A587C"/>
    <w:rsid w:val="006A59DA"/>
    <w:rsid w:val="006A61CE"/>
    <w:rsid w:val="006A626D"/>
    <w:rsid w:val="006A642A"/>
    <w:rsid w:val="006A706D"/>
    <w:rsid w:val="006A722D"/>
    <w:rsid w:val="006A725B"/>
    <w:rsid w:val="006A7723"/>
    <w:rsid w:val="006B0728"/>
    <w:rsid w:val="006B0D37"/>
    <w:rsid w:val="006B244A"/>
    <w:rsid w:val="006B2865"/>
    <w:rsid w:val="006B28D3"/>
    <w:rsid w:val="006B2922"/>
    <w:rsid w:val="006B3037"/>
    <w:rsid w:val="006B3508"/>
    <w:rsid w:val="006B3543"/>
    <w:rsid w:val="006B3A95"/>
    <w:rsid w:val="006B3B16"/>
    <w:rsid w:val="006B4572"/>
    <w:rsid w:val="006B4A12"/>
    <w:rsid w:val="006B4CF3"/>
    <w:rsid w:val="006B60CB"/>
    <w:rsid w:val="006B6751"/>
    <w:rsid w:val="006B6876"/>
    <w:rsid w:val="006B6BF0"/>
    <w:rsid w:val="006B6E3E"/>
    <w:rsid w:val="006B6FE1"/>
    <w:rsid w:val="006B704C"/>
    <w:rsid w:val="006B7189"/>
    <w:rsid w:val="006B7962"/>
    <w:rsid w:val="006B7C34"/>
    <w:rsid w:val="006C006E"/>
    <w:rsid w:val="006C117A"/>
    <w:rsid w:val="006C11D8"/>
    <w:rsid w:val="006C1ADE"/>
    <w:rsid w:val="006C2A2E"/>
    <w:rsid w:val="006C2F84"/>
    <w:rsid w:val="006C3221"/>
    <w:rsid w:val="006C3A04"/>
    <w:rsid w:val="006C3D69"/>
    <w:rsid w:val="006C4006"/>
    <w:rsid w:val="006C4B99"/>
    <w:rsid w:val="006C4E58"/>
    <w:rsid w:val="006C5848"/>
    <w:rsid w:val="006C6017"/>
    <w:rsid w:val="006C6648"/>
    <w:rsid w:val="006C668A"/>
    <w:rsid w:val="006C683D"/>
    <w:rsid w:val="006C685B"/>
    <w:rsid w:val="006C6D6F"/>
    <w:rsid w:val="006C7287"/>
    <w:rsid w:val="006C736C"/>
    <w:rsid w:val="006C75B3"/>
    <w:rsid w:val="006C7713"/>
    <w:rsid w:val="006C781A"/>
    <w:rsid w:val="006C7BE3"/>
    <w:rsid w:val="006C7DD1"/>
    <w:rsid w:val="006D00E9"/>
    <w:rsid w:val="006D0C4A"/>
    <w:rsid w:val="006D147D"/>
    <w:rsid w:val="006D1AB3"/>
    <w:rsid w:val="006D1B96"/>
    <w:rsid w:val="006D1BE6"/>
    <w:rsid w:val="006D1EFA"/>
    <w:rsid w:val="006D27BE"/>
    <w:rsid w:val="006D2849"/>
    <w:rsid w:val="006D2E6B"/>
    <w:rsid w:val="006D35B0"/>
    <w:rsid w:val="006D3A49"/>
    <w:rsid w:val="006D3D54"/>
    <w:rsid w:val="006D464C"/>
    <w:rsid w:val="006D4836"/>
    <w:rsid w:val="006D50D0"/>
    <w:rsid w:val="006D5412"/>
    <w:rsid w:val="006D61BB"/>
    <w:rsid w:val="006D626C"/>
    <w:rsid w:val="006D65C1"/>
    <w:rsid w:val="006D6673"/>
    <w:rsid w:val="006D683C"/>
    <w:rsid w:val="006D7884"/>
    <w:rsid w:val="006E017A"/>
    <w:rsid w:val="006E06B8"/>
    <w:rsid w:val="006E11BF"/>
    <w:rsid w:val="006E14AA"/>
    <w:rsid w:val="006E176A"/>
    <w:rsid w:val="006E1817"/>
    <w:rsid w:val="006E18F4"/>
    <w:rsid w:val="006E1A42"/>
    <w:rsid w:val="006E295F"/>
    <w:rsid w:val="006E3349"/>
    <w:rsid w:val="006E34A9"/>
    <w:rsid w:val="006E36EA"/>
    <w:rsid w:val="006E3918"/>
    <w:rsid w:val="006E3B63"/>
    <w:rsid w:val="006E3E90"/>
    <w:rsid w:val="006E3FCF"/>
    <w:rsid w:val="006E4165"/>
    <w:rsid w:val="006E4A40"/>
    <w:rsid w:val="006E4ECE"/>
    <w:rsid w:val="006E51D9"/>
    <w:rsid w:val="006E58B0"/>
    <w:rsid w:val="006E59A4"/>
    <w:rsid w:val="006E5D90"/>
    <w:rsid w:val="006E6093"/>
    <w:rsid w:val="006E65B3"/>
    <w:rsid w:val="006E674A"/>
    <w:rsid w:val="006E7210"/>
    <w:rsid w:val="006E7252"/>
    <w:rsid w:val="006E7F57"/>
    <w:rsid w:val="006E7F82"/>
    <w:rsid w:val="006F0741"/>
    <w:rsid w:val="006F14F5"/>
    <w:rsid w:val="006F1929"/>
    <w:rsid w:val="006F1A4D"/>
    <w:rsid w:val="006F1B0D"/>
    <w:rsid w:val="006F1CA6"/>
    <w:rsid w:val="006F1D8A"/>
    <w:rsid w:val="006F236E"/>
    <w:rsid w:val="006F2679"/>
    <w:rsid w:val="006F28CC"/>
    <w:rsid w:val="006F2A78"/>
    <w:rsid w:val="006F2EAB"/>
    <w:rsid w:val="006F2FDF"/>
    <w:rsid w:val="006F339D"/>
    <w:rsid w:val="006F353B"/>
    <w:rsid w:val="006F366D"/>
    <w:rsid w:val="006F381F"/>
    <w:rsid w:val="006F3F3D"/>
    <w:rsid w:val="006F4255"/>
    <w:rsid w:val="006F4798"/>
    <w:rsid w:val="006F4BF6"/>
    <w:rsid w:val="006F4FBF"/>
    <w:rsid w:val="006F50CA"/>
    <w:rsid w:val="006F58B2"/>
    <w:rsid w:val="006F5CD4"/>
    <w:rsid w:val="006F633D"/>
    <w:rsid w:val="006F6581"/>
    <w:rsid w:val="006F764A"/>
    <w:rsid w:val="006F7918"/>
    <w:rsid w:val="006F7A6F"/>
    <w:rsid w:val="006F7B55"/>
    <w:rsid w:val="007009F8"/>
    <w:rsid w:val="00700C7E"/>
    <w:rsid w:val="00701534"/>
    <w:rsid w:val="00701623"/>
    <w:rsid w:val="007016C9"/>
    <w:rsid w:val="007018BB"/>
    <w:rsid w:val="007019C9"/>
    <w:rsid w:val="00701E48"/>
    <w:rsid w:val="00702127"/>
    <w:rsid w:val="00702C47"/>
    <w:rsid w:val="00702FE2"/>
    <w:rsid w:val="007030AE"/>
    <w:rsid w:val="007031D8"/>
    <w:rsid w:val="0070421D"/>
    <w:rsid w:val="00704550"/>
    <w:rsid w:val="0070459E"/>
    <w:rsid w:val="00704717"/>
    <w:rsid w:val="007049A4"/>
    <w:rsid w:val="00705022"/>
    <w:rsid w:val="007064EC"/>
    <w:rsid w:val="00706833"/>
    <w:rsid w:val="0070683A"/>
    <w:rsid w:val="0070696C"/>
    <w:rsid w:val="00706EC9"/>
    <w:rsid w:val="00707013"/>
    <w:rsid w:val="0070704B"/>
    <w:rsid w:val="00707291"/>
    <w:rsid w:val="00707567"/>
    <w:rsid w:val="00707720"/>
    <w:rsid w:val="00710225"/>
    <w:rsid w:val="00710AB8"/>
    <w:rsid w:val="00710BF7"/>
    <w:rsid w:val="00710DA5"/>
    <w:rsid w:val="00711882"/>
    <w:rsid w:val="0071190E"/>
    <w:rsid w:val="007120BC"/>
    <w:rsid w:val="007125F6"/>
    <w:rsid w:val="00712AD4"/>
    <w:rsid w:val="00712E26"/>
    <w:rsid w:val="0071407C"/>
    <w:rsid w:val="007144E4"/>
    <w:rsid w:val="00714A9E"/>
    <w:rsid w:val="00714B76"/>
    <w:rsid w:val="00714BCB"/>
    <w:rsid w:val="00714CCF"/>
    <w:rsid w:val="0071528B"/>
    <w:rsid w:val="0071551B"/>
    <w:rsid w:val="00715F9E"/>
    <w:rsid w:val="007160F5"/>
    <w:rsid w:val="00716107"/>
    <w:rsid w:val="007168BD"/>
    <w:rsid w:val="007173B3"/>
    <w:rsid w:val="00717669"/>
    <w:rsid w:val="007176B8"/>
    <w:rsid w:val="00717B0D"/>
    <w:rsid w:val="00717B79"/>
    <w:rsid w:val="007201B1"/>
    <w:rsid w:val="007210C6"/>
    <w:rsid w:val="0072114A"/>
    <w:rsid w:val="007211C3"/>
    <w:rsid w:val="007212F2"/>
    <w:rsid w:val="00721C44"/>
    <w:rsid w:val="00721C4D"/>
    <w:rsid w:val="00721E97"/>
    <w:rsid w:val="0072298C"/>
    <w:rsid w:val="007236A1"/>
    <w:rsid w:val="00723FDC"/>
    <w:rsid w:val="0072437F"/>
    <w:rsid w:val="00724B1A"/>
    <w:rsid w:val="00724C48"/>
    <w:rsid w:val="00724CC2"/>
    <w:rsid w:val="00724CED"/>
    <w:rsid w:val="007250C6"/>
    <w:rsid w:val="00725160"/>
    <w:rsid w:val="0072580F"/>
    <w:rsid w:val="00725E63"/>
    <w:rsid w:val="007267B1"/>
    <w:rsid w:val="00726860"/>
    <w:rsid w:val="00726935"/>
    <w:rsid w:val="00726AB6"/>
    <w:rsid w:val="00726B82"/>
    <w:rsid w:val="00726D39"/>
    <w:rsid w:val="007272E7"/>
    <w:rsid w:val="00727300"/>
    <w:rsid w:val="0072789C"/>
    <w:rsid w:val="00727ADA"/>
    <w:rsid w:val="00727F71"/>
    <w:rsid w:val="007300E4"/>
    <w:rsid w:val="00730B8A"/>
    <w:rsid w:val="00730E4F"/>
    <w:rsid w:val="00730EE4"/>
    <w:rsid w:val="007310BF"/>
    <w:rsid w:val="00731418"/>
    <w:rsid w:val="00731DE6"/>
    <w:rsid w:val="00731DE7"/>
    <w:rsid w:val="0073230C"/>
    <w:rsid w:val="007323D9"/>
    <w:rsid w:val="0073266F"/>
    <w:rsid w:val="00732B56"/>
    <w:rsid w:val="007332BF"/>
    <w:rsid w:val="007332E3"/>
    <w:rsid w:val="007333DD"/>
    <w:rsid w:val="007337D1"/>
    <w:rsid w:val="00734883"/>
    <w:rsid w:val="00734BCB"/>
    <w:rsid w:val="00734CF5"/>
    <w:rsid w:val="00734E3C"/>
    <w:rsid w:val="007352C4"/>
    <w:rsid w:val="00735380"/>
    <w:rsid w:val="00735429"/>
    <w:rsid w:val="00735D19"/>
    <w:rsid w:val="00735E98"/>
    <w:rsid w:val="00735F27"/>
    <w:rsid w:val="00736941"/>
    <w:rsid w:val="00736B45"/>
    <w:rsid w:val="00737392"/>
    <w:rsid w:val="00737E46"/>
    <w:rsid w:val="00737F8F"/>
    <w:rsid w:val="00740646"/>
    <w:rsid w:val="00740718"/>
    <w:rsid w:val="00740829"/>
    <w:rsid w:val="0074096E"/>
    <w:rsid w:val="00740A60"/>
    <w:rsid w:val="00740D03"/>
    <w:rsid w:val="00740FFD"/>
    <w:rsid w:val="00742A4C"/>
    <w:rsid w:val="00742B03"/>
    <w:rsid w:val="00743669"/>
    <w:rsid w:val="007438FF"/>
    <w:rsid w:val="00743910"/>
    <w:rsid w:val="00743B66"/>
    <w:rsid w:val="00743C00"/>
    <w:rsid w:val="00743E72"/>
    <w:rsid w:val="0074422A"/>
    <w:rsid w:val="0074440D"/>
    <w:rsid w:val="0074456A"/>
    <w:rsid w:val="00744767"/>
    <w:rsid w:val="0074493B"/>
    <w:rsid w:val="0074551E"/>
    <w:rsid w:val="007457C9"/>
    <w:rsid w:val="00745DE8"/>
    <w:rsid w:val="0074600E"/>
    <w:rsid w:val="007469DF"/>
    <w:rsid w:val="00746ACA"/>
    <w:rsid w:val="00746CAB"/>
    <w:rsid w:val="00747301"/>
    <w:rsid w:val="00747733"/>
    <w:rsid w:val="007479A3"/>
    <w:rsid w:val="00747D0A"/>
    <w:rsid w:val="00747F57"/>
    <w:rsid w:val="00750967"/>
    <w:rsid w:val="00750A65"/>
    <w:rsid w:val="00750C04"/>
    <w:rsid w:val="00750F60"/>
    <w:rsid w:val="007516A0"/>
    <w:rsid w:val="007517D6"/>
    <w:rsid w:val="0075187A"/>
    <w:rsid w:val="0075261A"/>
    <w:rsid w:val="00752DF7"/>
    <w:rsid w:val="00753081"/>
    <w:rsid w:val="00753338"/>
    <w:rsid w:val="007534BF"/>
    <w:rsid w:val="00753823"/>
    <w:rsid w:val="00753ABA"/>
    <w:rsid w:val="00753B62"/>
    <w:rsid w:val="00753CB3"/>
    <w:rsid w:val="00753D32"/>
    <w:rsid w:val="00753DE2"/>
    <w:rsid w:val="007545A3"/>
    <w:rsid w:val="007546EF"/>
    <w:rsid w:val="00754C3E"/>
    <w:rsid w:val="00754D54"/>
    <w:rsid w:val="00754ECD"/>
    <w:rsid w:val="007552DE"/>
    <w:rsid w:val="007554AC"/>
    <w:rsid w:val="007554C3"/>
    <w:rsid w:val="00755636"/>
    <w:rsid w:val="00755CFC"/>
    <w:rsid w:val="00755E8E"/>
    <w:rsid w:val="00755FAF"/>
    <w:rsid w:val="0075660A"/>
    <w:rsid w:val="0075698D"/>
    <w:rsid w:val="00756A9C"/>
    <w:rsid w:val="00756C48"/>
    <w:rsid w:val="00756E2B"/>
    <w:rsid w:val="00756F4C"/>
    <w:rsid w:val="00757731"/>
    <w:rsid w:val="007579E2"/>
    <w:rsid w:val="00757A88"/>
    <w:rsid w:val="0076023E"/>
    <w:rsid w:val="00760301"/>
    <w:rsid w:val="00760316"/>
    <w:rsid w:val="007604D4"/>
    <w:rsid w:val="00760985"/>
    <w:rsid w:val="00760C4F"/>
    <w:rsid w:val="00760F43"/>
    <w:rsid w:val="0076142C"/>
    <w:rsid w:val="00761F5F"/>
    <w:rsid w:val="00762153"/>
    <w:rsid w:val="00762223"/>
    <w:rsid w:val="00762233"/>
    <w:rsid w:val="00762333"/>
    <w:rsid w:val="007624AA"/>
    <w:rsid w:val="00762DB6"/>
    <w:rsid w:val="007635DE"/>
    <w:rsid w:val="0076389E"/>
    <w:rsid w:val="0076670A"/>
    <w:rsid w:val="00766886"/>
    <w:rsid w:val="007669BE"/>
    <w:rsid w:val="00766DB4"/>
    <w:rsid w:val="007674A0"/>
    <w:rsid w:val="00770271"/>
    <w:rsid w:val="007706C7"/>
    <w:rsid w:val="007709EE"/>
    <w:rsid w:val="00770E3A"/>
    <w:rsid w:val="007711EC"/>
    <w:rsid w:val="007712B7"/>
    <w:rsid w:val="00771570"/>
    <w:rsid w:val="007721E6"/>
    <w:rsid w:val="00772F13"/>
    <w:rsid w:val="0077386E"/>
    <w:rsid w:val="00773980"/>
    <w:rsid w:val="00774418"/>
    <w:rsid w:val="00774A6B"/>
    <w:rsid w:val="00775036"/>
    <w:rsid w:val="00776150"/>
    <w:rsid w:val="00776943"/>
    <w:rsid w:val="007769B0"/>
    <w:rsid w:val="00776CDA"/>
    <w:rsid w:val="0077787E"/>
    <w:rsid w:val="0077794D"/>
    <w:rsid w:val="00777B17"/>
    <w:rsid w:val="00777E8E"/>
    <w:rsid w:val="0078031A"/>
    <w:rsid w:val="007807F2"/>
    <w:rsid w:val="007809EC"/>
    <w:rsid w:val="00780BF7"/>
    <w:rsid w:val="00780CA9"/>
    <w:rsid w:val="00780F23"/>
    <w:rsid w:val="00781357"/>
    <w:rsid w:val="007816FA"/>
    <w:rsid w:val="00781B6C"/>
    <w:rsid w:val="00781C9A"/>
    <w:rsid w:val="00781DD4"/>
    <w:rsid w:val="00781E90"/>
    <w:rsid w:val="00782AFB"/>
    <w:rsid w:val="00782C51"/>
    <w:rsid w:val="00782D61"/>
    <w:rsid w:val="0078305B"/>
    <w:rsid w:val="0078305D"/>
    <w:rsid w:val="00783521"/>
    <w:rsid w:val="007835C1"/>
    <w:rsid w:val="00783653"/>
    <w:rsid w:val="00783CCD"/>
    <w:rsid w:val="00784CC1"/>
    <w:rsid w:val="00784F98"/>
    <w:rsid w:val="0078502A"/>
    <w:rsid w:val="007853DF"/>
    <w:rsid w:val="007859D0"/>
    <w:rsid w:val="00785D3D"/>
    <w:rsid w:val="0078623B"/>
    <w:rsid w:val="00786787"/>
    <w:rsid w:val="00786C2B"/>
    <w:rsid w:val="00786DF7"/>
    <w:rsid w:val="0078704C"/>
    <w:rsid w:val="00787295"/>
    <w:rsid w:val="007872BD"/>
    <w:rsid w:val="00787507"/>
    <w:rsid w:val="00787804"/>
    <w:rsid w:val="00790AD6"/>
    <w:rsid w:val="00790D4F"/>
    <w:rsid w:val="0079113A"/>
    <w:rsid w:val="00791326"/>
    <w:rsid w:val="0079161D"/>
    <w:rsid w:val="00791C43"/>
    <w:rsid w:val="00792019"/>
    <w:rsid w:val="00792C94"/>
    <w:rsid w:val="00792F3C"/>
    <w:rsid w:val="00792FDC"/>
    <w:rsid w:val="007930B3"/>
    <w:rsid w:val="00793CE9"/>
    <w:rsid w:val="00793DD6"/>
    <w:rsid w:val="00793F47"/>
    <w:rsid w:val="0079414F"/>
    <w:rsid w:val="00794A74"/>
    <w:rsid w:val="00794D99"/>
    <w:rsid w:val="00794E2A"/>
    <w:rsid w:val="007951BE"/>
    <w:rsid w:val="00795921"/>
    <w:rsid w:val="00795C78"/>
    <w:rsid w:val="00795D7E"/>
    <w:rsid w:val="00795EF3"/>
    <w:rsid w:val="007962C1"/>
    <w:rsid w:val="0079650A"/>
    <w:rsid w:val="007966DC"/>
    <w:rsid w:val="007967B7"/>
    <w:rsid w:val="00796C58"/>
    <w:rsid w:val="00797090"/>
    <w:rsid w:val="007974B1"/>
    <w:rsid w:val="00797662"/>
    <w:rsid w:val="00797AFD"/>
    <w:rsid w:val="00797C1F"/>
    <w:rsid w:val="007A0C96"/>
    <w:rsid w:val="007A0CE9"/>
    <w:rsid w:val="007A1017"/>
    <w:rsid w:val="007A16A6"/>
    <w:rsid w:val="007A17E5"/>
    <w:rsid w:val="007A1A88"/>
    <w:rsid w:val="007A1C0B"/>
    <w:rsid w:val="007A1D0C"/>
    <w:rsid w:val="007A1E79"/>
    <w:rsid w:val="007A204F"/>
    <w:rsid w:val="007A2383"/>
    <w:rsid w:val="007A25B5"/>
    <w:rsid w:val="007A26C3"/>
    <w:rsid w:val="007A2701"/>
    <w:rsid w:val="007A31E6"/>
    <w:rsid w:val="007A407D"/>
    <w:rsid w:val="007A42BE"/>
    <w:rsid w:val="007A4646"/>
    <w:rsid w:val="007A4EB1"/>
    <w:rsid w:val="007A520F"/>
    <w:rsid w:val="007A5320"/>
    <w:rsid w:val="007A59A0"/>
    <w:rsid w:val="007A5ABF"/>
    <w:rsid w:val="007A608E"/>
    <w:rsid w:val="007A6169"/>
    <w:rsid w:val="007A61C9"/>
    <w:rsid w:val="007A65FA"/>
    <w:rsid w:val="007A6836"/>
    <w:rsid w:val="007A68E3"/>
    <w:rsid w:val="007A6A95"/>
    <w:rsid w:val="007A6EC4"/>
    <w:rsid w:val="007A7054"/>
    <w:rsid w:val="007A7368"/>
    <w:rsid w:val="007A797E"/>
    <w:rsid w:val="007A7987"/>
    <w:rsid w:val="007B0651"/>
    <w:rsid w:val="007B06F3"/>
    <w:rsid w:val="007B06F4"/>
    <w:rsid w:val="007B07DA"/>
    <w:rsid w:val="007B0C25"/>
    <w:rsid w:val="007B0C5E"/>
    <w:rsid w:val="007B0DB3"/>
    <w:rsid w:val="007B1503"/>
    <w:rsid w:val="007B1B78"/>
    <w:rsid w:val="007B23D4"/>
    <w:rsid w:val="007B268C"/>
    <w:rsid w:val="007B2702"/>
    <w:rsid w:val="007B2B43"/>
    <w:rsid w:val="007B2D9E"/>
    <w:rsid w:val="007B2DEA"/>
    <w:rsid w:val="007B2E44"/>
    <w:rsid w:val="007B3030"/>
    <w:rsid w:val="007B333F"/>
    <w:rsid w:val="007B34A4"/>
    <w:rsid w:val="007B36ED"/>
    <w:rsid w:val="007B38CB"/>
    <w:rsid w:val="007B45D8"/>
    <w:rsid w:val="007B4742"/>
    <w:rsid w:val="007B49E4"/>
    <w:rsid w:val="007B4A2B"/>
    <w:rsid w:val="007B5021"/>
    <w:rsid w:val="007B516F"/>
    <w:rsid w:val="007B5286"/>
    <w:rsid w:val="007B5378"/>
    <w:rsid w:val="007B5EBF"/>
    <w:rsid w:val="007B63EE"/>
    <w:rsid w:val="007B6B61"/>
    <w:rsid w:val="007B6F24"/>
    <w:rsid w:val="007B700B"/>
    <w:rsid w:val="007B7242"/>
    <w:rsid w:val="007C01C3"/>
    <w:rsid w:val="007C040C"/>
    <w:rsid w:val="007C05A4"/>
    <w:rsid w:val="007C06D2"/>
    <w:rsid w:val="007C07D3"/>
    <w:rsid w:val="007C0B50"/>
    <w:rsid w:val="007C0FC2"/>
    <w:rsid w:val="007C17D2"/>
    <w:rsid w:val="007C1981"/>
    <w:rsid w:val="007C20F0"/>
    <w:rsid w:val="007C259D"/>
    <w:rsid w:val="007C2944"/>
    <w:rsid w:val="007C2AD1"/>
    <w:rsid w:val="007C2F9D"/>
    <w:rsid w:val="007C3098"/>
    <w:rsid w:val="007C35F3"/>
    <w:rsid w:val="007C39F7"/>
    <w:rsid w:val="007C3FA3"/>
    <w:rsid w:val="007C4185"/>
    <w:rsid w:val="007C4237"/>
    <w:rsid w:val="007C4CDE"/>
    <w:rsid w:val="007C5DB8"/>
    <w:rsid w:val="007C6381"/>
    <w:rsid w:val="007C6D75"/>
    <w:rsid w:val="007C716F"/>
    <w:rsid w:val="007C760B"/>
    <w:rsid w:val="007D02DF"/>
    <w:rsid w:val="007D0520"/>
    <w:rsid w:val="007D0E7A"/>
    <w:rsid w:val="007D194E"/>
    <w:rsid w:val="007D259C"/>
    <w:rsid w:val="007D2744"/>
    <w:rsid w:val="007D2850"/>
    <w:rsid w:val="007D2943"/>
    <w:rsid w:val="007D2FEE"/>
    <w:rsid w:val="007D3019"/>
    <w:rsid w:val="007D3CB6"/>
    <w:rsid w:val="007D3F2D"/>
    <w:rsid w:val="007D42B3"/>
    <w:rsid w:val="007D4D01"/>
    <w:rsid w:val="007D4F2B"/>
    <w:rsid w:val="007D50F9"/>
    <w:rsid w:val="007D51EA"/>
    <w:rsid w:val="007D52FB"/>
    <w:rsid w:val="007D5396"/>
    <w:rsid w:val="007D53EE"/>
    <w:rsid w:val="007D5870"/>
    <w:rsid w:val="007D615F"/>
    <w:rsid w:val="007D6438"/>
    <w:rsid w:val="007D65DC"/>
    <w:rsid w:val="007D6603"/>
    <w:rsid w:val="007D76CD"/>
    <w:rsid w:val="007D7D22"/>
    <w:rsid w:val="007D7FC6"/>
    <w:rsid w:val="007E013D"/>
    <w:rsid w:val="007E1259"/>
    <w:rsid w:val="007E1744"/>
    <w:rsid w:val="007E1757"/>
    <w:rsid w:val="007E1884"/>
    <w:rsid w:val="007E198B"/>
    <w:rsid w:val="007E1AEF"/>
    <w:rsid w:val="007E1BEF"/>
    <w:rsid w:val="007E23D0"/>
    <w:rsid w:val="007E2BE8"/>
    <w:rsid w:val="007E2F19"/>
    <w:rsid w:val="007E33B6"/>
    <w:rsid w:val="007E3620"/>
    <w:rsid w:val="007E388F"/>
    <w:rsid w:val="007E3D45"/>
    <w:rsid w:val="007E3EDA"/>
    <w:rsid w:val="007E40DF"/>
    <w:rsid w:val="007E41EF"/>
    <w:rsid w:val="007E447C"/>
    <w:rsid w:val="007E4B42"/>
    <w:rsid w:val="007E4E59"/>
    <w:rsid w:val="007E4E67"/>
    <w:rsid w:val="007E4E7F"/>
    <w:rsid w:val="007E5501"/>
    <w:rsid w:val="007E555D"/>
    <w:rsid w:val="007E5A16"/>
    <w:rsid w:val="007E5D26"/>
    <w:rsid w:val="007E5E81"/>
    <w:rsid w:val="007E5E8D"/>
    <w:rsid w:val="007E5EA6"/>
    <w:rsid w:val="007E6090"/>
    <w:rsid w:val="007E6449"/>
    <w:rsid w:val="007E6730"/>
    <w:rsid w:val="007E6915"/>
    <w:rsid w:val="007E6A36"/>
    <w:rsid w:val="007E6F41"/>
    <w:rsid w:val="007E6F92"/>
    <w:rsid w:val="007E7394"/>
    <w:rsid w:val="007E77A9"/>
    <w:rsid w:val="007F022C"/>
    <w:rsid w:val="007F05D8"/>
    <w:rsid w:val="007F0D67"/>
    <w:rsid w:val="007F1DC9"/>
    <w:rsid w:val="007F1E5C"/>
    <w:rsid w:val="007F1EC0"/>
    <w:rsid w:val="007F1F56"/>
    <w:rsid w:val="007F2014"/>
    <w:rsid w:val="007F2126"/>
    <w:rsid w:val="007F2177"/>
    <w:rsid w:val="007F2427"/>
    <w:rsid w:val="007F25AE"/>
    <w:rsid w:val="007F2F55"/>
    <w:rsid w:val="007F31B5"/>
    <w:rsid w:val="007F323F"/>
    <w:rsid w:val="007F324D"/>
    <w:rsid w:val="007F41C5"/>
    <w:rsid w:val="007F42CC"/>
    <w:rsid w:val="007F4631"/>
    <w:rsid w:val="007F4842"/>
    <w:rsid w:val="007F48F2"/>
    <w:rsid w:val="007F4DD3"/>
    <w:rsid w:val="007F54CD"/>
    <w:rsid w:val="007F5777"/>
    <w:rsid w:val="007F5BD7"/>
    <w:rsid w:val="007F6E7C"/>
    <w:rsid w:val="007F7226"/>
    <w:rsid w:val="007F77EF"/>
    <w:rsid w:val="007F788D"/>
    <w:rsid w:val="007F7D64"/>
    <w:rsid w:val="007F7EB1"/>
    <w:rsid w:val="0080072F"/>
    <w:rsid w:val="0080098E"/>
    <w:rsid w:val="00800AA6"/>
    <w:rsid w:val="00800BB3"/>
    <w:rsid w:val="008013F7"/>
    <w:rsid w:val="0080159A"/>
    <w:rsid w:val="00801950"/>
    <w:rsid w:val="00801A30"/>
    <w:rsid w:val="00801CF2"/>
    <w:rsid w:val="00802712"/>
    <w:rsid w:val="008028FB"/>
    <w:rsid w:val="00802B16"/>
    <w:rsid w:val="00802F5A"/>
    <w:rsid w:val="00802FE7"/>
    <w:rsid w:val="00803284"/>
    <w:rsid w:val="00803328"/>
    <w:rsid w:val="0080396D"/>
    <w:rsid w:val="00803BB6"/>
    <w:rsid w:val="00803C2A"/>
    <w:rsid w:val="008041E5"/>
    <w:rsid w:val="00804402"/>
    <w:rsid w:val="00804769"/>
    <w:rsid w:val="00804BA3"/>
    <w:rsid w:val="00805104"/>
    <w:rsid w:val="00805139"/>
    <w:rsid w:val="0080554D"/>
    <w:rsid w:val="00805A80"/>
    <w:rsid w:val="00806950"/>
    <w:rsid w:val="00806B03"/>
    <w:rsid w:val="00806E92"/>
    <w:rsid w:val="00807169"/>
    <w:rsid w:val="00810020"/>
    <w:rsid w:val="008101D5"/>
    <w:rsid w:val="00810717"/>
    <w:rsid w:val="00810E34"/>
    <w:rsid w:val="00810F41"/>
    <w:rsid w:val="008115BF"/>
    <w:rsid w:val="00811722"/>
    <w:rsid w:val="008118B4"/>
    <w:rsid w:val="00811900"/>
    <w:rsid w:val="008121D0"/>
    <w:rsid w:val="00812ED4"/>
    <w:rsid w:val="0081328A"/>
    <w:rsid w:val="00813688"/>
    <w:rsid w:val="00813C04"/>
    <w:rsid w:val="008145CD"/>
    <w:rsid w:val="0081460F"/>
    <w:rsid w:val="00814809"/>
    <w:rsid w:val="00814D01"/>
    <w:rsid w:val="00814F7A"/>
    <w:rsid w:val="00815089"/>
    <w:rsid w:val="008152F8"/>
    <w:rsid w:val="008157A2"/>
    <w:rsid w:val="008157D9"/>
    <w:rsid w:val="00815AF3"/>
    <w:rsid w:val="008161DB"/>
    <w:rsid w:val="008165D6"/>
    <w:rsid w:val="00816787"/>
    <w:rsid w:val="00816E21"/>
    <w:rsid w:val="00817539"/>
    <w:rsid w:val="0081770D"/>
    <w:rsid w:val="0081779A"/>
    <w:rsid w:val="00817AB8"/>
    <w:rsid w:val="00817C5C"/>
    <w:rsid w:val="00817C86"/>
    <w:rsid w:val="00820020"/>
    <w:rsid w:val="008200D3"/>
    <w:rsid w:val="008206DB"/>
    <w:rsid w:val="008212C7"/>
    <w:rsid w:val="008214A1"/>
    <w:rsid w:val="00821764"/>
    <w:rsid w:val="00822188"/>
    <w:rsid w:val="008226A8"/>
    <w:rsid w:val="00823AB6"/>
    <w:rsid w:val="00823EE1"/>
    <w:rsid w:val="00823F62"/>
    <w:rsid w:val="00824674"/>
    <w:rsid w:val="008248EF"/>
    <w:rsid w:val="008249C4"/>
    <w:rsid w:val="00824E23"/>
    <w:rsid w:val="00824E33"/>
    <w:rsid w:val="00825852"/>
    <w:rsid w:val="00825922"/>
    <w:rsid w:val="00825B72"/>
    <w:rsid w:val="00825FBC"/>
    <w:rsid w:val="008261CC"/>
    <w:rsid w:val="008268EA"/>
    <w:rsid w:val="00826B9A"/>
    <w:rsid w:val="00826DAE"/>
    <w:rsid w:val="008274F5"/>
    <w:rsid w:val="00827F5B"/>
    <w:rsid w:val="0083005F"/>
    <w:rsid w:val="00830257"/>
    <w:rsid w:val="0083084B"/>
    <w:rsid w:val="00830CEA"/>
    <w:rsid w:val="00830EEE"/>
    <w:rsid w:val="0083137D"/>
    <w:rsid w:val="00831932"/>
    <w:rsid w:val="00831C9C"/>
    <w:rsid w:val="00832130"/>
    <w:rsid w:val="008321E0"/>
    <w:rsid w:val="00832231"/>
    <w:rsid w:val="00832548"/>
    <w:rsid w:val="008333CF"/>
    <w:rsid w:val="008333F6"/>
    <w:rsid w:val="00833A96"/>
    <w:rsid w:val="00834013"/>
    <w:rsid w:val="008343D1"/>
    <w:rsid w:val="00834631"/>
    <w:rsid w:val="008346A1"/>
    <w:rsid w:val="00834718"/>
    <w:rsid w:val="0083494B"/>
    <w:rsid w:val="00835287"/>
    <w:rsid w:val="008352B9"/>
    <w:rsid w:val="00835365"/>
    <w:rsid w:val="00835579"/>
    <w:rsid w:val="0083607D"/>
    <w:rsid w:val="00836335"/>
    <w:rsid w:val="008363EF"/>
    <w:rsid w:val="0083679F"/>
    <w:rsid w:val="00836A9B"/>
    <w:rsid w:val="00836FEB"/>
    <w:rsid w:val="0083768B"/>
    <w:rsid w:val="00837B0B"/>
    <w:rsid w:val="00837C2F"/>
    <w:rsid w:val="00837F25"/>
    <w:rsid w:val="00840008"/>
    <w:rsid w:val="0084020C"/>
    <w:rsid w:val="008406FC"/>
    <w:rsid w:val="008409D0"/>
    <w:rsid w:val="00840F5F"/>
    <w:rsid w:val="008412C8"/>
    <w:rsid w:val="0084197D"/>
    <w:rsid w:val="00841CFF"/>
    <w:rsid w:val="00841D6D"/>
    <w:rsid w:val="00841D76"/>
    <w:rsid w:val="008421F2"/>
    <w:rsid w:val="008429FE"/>
    <w:rsid w:val="00842A8F"/>
    <w:rsid w:val="00842C09"/>
    <w:rsid w:val="00842C47"/>
    <w:rsid w:val="008433E6"/>
    <w:rsid w:val="00843461"/>
    <w:rsid w:val="0084361B"/>
    <w:rsid w:val="0084388C"/>
    <w:rsid w:val="0084397C"/>
    <w:rsid w:val="00844118"/>
    <w:rsid w:val="008444F4"/>
    <w:rsid w:val="00844810"/>
    <w:rsid w:val="00845693"/>
    <w:rsid w:val="008466FA"/>
    <w:rsid w:val="00846716"/>
    <w:rsid w:val="00846811"/>
    <w:rsid w:val="0084696F"/>
    <w:rsid w:val="00847158"/>
    <w:rsid w:val="00847598"/>
    <w:rsid w:val="008476C2"/>
    <w:rsid w:val="008479D5"/>
    <w:rsid w:val="008479FE"/>
    <w:rsid w:val="00847D5D"/>
    <w:rsid w:val="00847D6B"/>
    <w:rsid w:val="0085039E"/>
    <w:rsid w:val="008508E9"/>
    <w:rsid w:val="0085097E"/>
    <w:rsid w:val="008510A2"/>
    <w:rsid w:val="008510D5"/>
    <w:rsid w:val="00851383"/>
    <w:rsid w:val="0085158C"/>
    <w:rsid w:val="00851963"/>
    <w:rsid w:val="00852701"/>
    <w:rsid w:val="00852762"/>
    <w:rsid w:val="00852AAF"/>
    <w:rsid w:val="00852D70"/>
    <w:rsid w:val="00852FD4"/>
    <w:rsid w:val="0085381B"/>
    <w:rsid w:val="00854D15"/>
    <w:rsid w:val="008553E7"/>
    <w:rsid w:val="00855730"/>
    <w:rsid w:val="00856021"/>
    <w:rsid w:val="0085655F"/>
    <w:rsid w:val="00856DA6"/>
    <w:rsid w:val="008571C3"/>
    <w:rsid w:val="00857C01"/>
    <w:rsid w:val="00857CC0"/>
    <w:rsid w:val="00860248"/>
    <w:rsid w:val="00860388"/>
    <w:rsid w:val="008605DA"/>
    <w:rsid w:val="00860CA6"/>
    <w:rsid w:val="00860E85"/>
    <w:rsid w:val="008610C4"/>
    <w:rsid w:val="0086119B"/>
    <w:rsid w:val="0086121D"/>
    <w:rsid w:val="00861F89"/>
    <w:rsid w:val="008620C4"/>
    <w:rsid w:val="008627D7"/>
    <w:rsid w:val="008639F6"/>
    <w:rsid w:val="00863A2B"/>
    <w:rsid w:val="00863AC2"/>
    <w:rsid w:val="00863E4C"/>
    <w:rsid w:val="00863F26"/>
    <w:rsid w:val="00864703"/>
    <w:rsid w:val="00864881"/>
    <w:rsid w:val="008651C6"/>
    <w:rsid w:val="008653C9"/>
    <w:rsid w:val="008658F8"/>
    <w:rsid w:val="00865C5C"/>
    <w:rsid w:val="00865D19"/>
    <w:rsid w:val="008661BB"/>
    <w:rsid w:val="00866931"/>
    <w:rsid w:val="00866F17"/>
    <w:rsid w:val="00867093"/>
    <w:rsid w:val="00867331"/>
    <w:rsid w:val="00867A50"/>
    <w:rsid w:val="008702AA"/>
    <w:rsid w:val="00870C6B"/>
    <w:rsid w:val="00870EC3"/>
    <w:rsid w:val="00871B21"/>
    <w:rsid w:val="00871FAC"/>
    <w:rsid w:val="00872135"/>
    <w:rsid w:val="00872B36"/>
    <w:rsid w:val="00872C6F"/>
    <w:rsid w:val="00872DA0"/>
    <w:rsid w:val="0087318B"/>
    <w:rsid w:val="008736E5"/>
    <w:rsid w:val="00873742"/>
    <w:rsid w:val="00874277"/>
    <w:rsid w:val="008746DF"/>
    <w:rsid w:val="00874752"/>
    <w:rsid w:val="008749B9"/>
    <w:rsid w:val="00874A17"/>
    <w:rsid w:val="00874AA1"/>
    <w:rsid w:val="00874B95"/>
    <w:rsid w:val="0087554A"/>
    <w:rsid w:val="008758C8"/>
    <w:rsid w:val="00875A23"/>
    <w:rsid w:val="00876343"/>
    <w:rsid w:val="0087659C"/>
    <w:rsid w:val="0087669D"/>
    <w:rsid w:val="00876B43"/>
    <w:rsid w:val="00876E87"/>
    <w:rsid w:val="0087765A"/>
    <w:rsid w:val="0087779C"/>
    <w:rsid w:val="008779A5"/>
    <w:rsid w:val="00877C90"/>
    <w:rsid w:val="00877C93"/>
    <w:rsid w:val="00877FC8"/>
    <w:rsid w:val="00880807"/>
    <w:rsid w:val="00881082"/>
    <w:rsid w:val="008810E7"/>
    <w:rsid w:val="008811C9"/>
    <w:rsid w:val="008818CF"/>
    <w:rsid w:val="00881C5F"/>
    <w:rsid w:val="00882616"/>
    <w:rsid w:val="00882C61"/>
    <w:rsid w:val="008830C2"/>
    <w:rsid w:val="008835F9"/>
    <w:rsid w:val="00883B06"/>
    <w:rsid w:val="00883BC6"/>
    <w:rsid w:val="00883F9D"/>
    <w:rsid w:val="00884532"/>
    <w:rsid w:val="00884592"/>
    <w:rsid w:val="0088493E"/>
    <w:rsid w:val="00885463"/>
    <w:rsid w:val="008856C5"/>
    <w:rsid w:val="008856EC"/>
    <w:rsid w:val="00885C99"/>
    <w:rsid w:val="00886404"/>
    <w:rsid w:val="008864B2"/>
    <w:rsid w:val="00886681"/>
    <w:rsid w:val="00886B1E"/>
    <w:rsid w:val="00886CA3"/>
    <w:rsid w:val="00887192"/>
    <w:rsid w:val="008872DC"/>
    <w:rsid w:val="00887762"/>
    <w:rsid w:val="00887820"/>
    <w:rsid w:val="00887951"/>
    <w:rsid w:val="00887A81"/>
    <w:rsid w:val="008900F5"/>
    <w:rsid w:val="008906CF"/>
    <w:rsid w:val="0089092D"/>
    <w:rsid w:val="00890B0E"/>
    <w:rsid w:val="008910B2"/>
    <w:rsid w:val="008912CA"/>
    <w:rsid w:val="00891DA6"/>
    <w:rsid w:val="00891EE8"/>
    <w:rsid w:val="00891EEA"/>
    <w:rsid w:val="008920AC"/>
    <w:rsid w:val="00892357"/>
    <w:rsid w:val="008924AD"/>
    <w:rsid w:val="00892963"/>
    <w:rsid w:val="00892E4B"/>
    <w:rsid w:val="00892EBC"/>
    <w:rsid w:val="00892FA4"/>
    <w:rsid w:val="008930B0"/>
    <w:rsid w:val="00893482"/>
    <w:rsid w:val="00893CF2"/>
    <w:rsid w:val="00893DEF"/>
    <w:rsid w:val="00893FB6"/>
    <w:rsid w:val="008945AF"/>
    <w:rsid w:val="00895019"/>
    <w:rsid w:val="00895126"/>
    <w:rsid w:val="00895810"/>
    <w:rsid w:val="00895992"/>
    <w:rsid w:val="00895CB0"/>
    <w:rsid w:val="008960F7"/>
    <w:rsid w:val="008962B2"/>
    <w:rsid w:val="00896619"/>
    <w:rsid w:val="008969E6"/>
    <w:rsid w:val="008970F7"/>
    <w:rsid w:val="0089787B"/>
    <w:rsid w:val="008979C3"/>
    <w:rsid w:val="008A05B1"/>
    <w:rsid w:val="008A07E0"/>
    <w:rsid w:val="008A0C99"/>
    <w:rsid w:val="008A0CE2"/>
    <w:rsid w:val="008A0DFD"/>
    <w:rsid w:val="008A0FF5"/>
    <w:rsid w:val="008A1DC5"/>
    <w:rsid w:val="008A2565"/>
    <w:rsid w:val="008A2BF9"/>
    <w:rsid w:val="008A2C9C"/>
    <w:rsid w:val="008A3716"/>
    <w:rsid w:val="008A376E"/>
    <w:rsid w:val="008A3E42"/>
    <w:rsid w:val="008A4901"/>
    <w:rsid w:val="008A4C55"/>
    <w:rsid w:val="008A51D5"/>
    <w:rsid w:val="008A5201"/>
    <w:rsid w:val="008A55A0"/>
    <w:rsid w:val="008A6364"/>
    <w:rsid w:val="008A65FD"/>
    <w:rsid w:val="008A66F0"/>
    <w:rsid w:val="008A6A40"/>
    <w:rsid w:val="008A6B6B"/>
    <w:rsid w:val="008A7A72"/>
    <w:rsid w:val="008A7AFC"/>
    <w:rsid w:val="008A7D66"/>
    <w:rsid w:val="008B0AEE"/>
    <w:rsid w:val="008B0C96"/>
    <w:rsid w:val="008B1034"/>
    <w:rsid w:val="008B1430"/>
    <w:rsid w:val="008B16D8"/>
    <w:rsid w:val="008B1713"/>
    <w:rsid w:val="008B21B6"/>
    <w:rsid w:val="008B237B"/>
    <w:rsid w:val="008B25D4"/>
    <w:rsid w:val="008B25F2"/>
    <w:rsid w:val="008B2957"/>
    <w:rsid w:val="008B2F03"/>
    <w:rsid w:val="008B3058"/>
    <w:rsid w:val="008B30A5"/>
    <w:rsid w:val="008B33EC"/>
    <w:rsid w:val="008B3446"/>
    <w:rsid w:val="008B3B6F"/>
    <w:rsid w:val="008B3E4F"/>
    <w:rsid w:val="008B40AF"/>
    <w:rsid w:val="008B44A6"/>
    <w:rsid w:val="008B4563"/>
    <w:rsid w:val="008B4756"/>
    <w:rsid w:val="008B4DCF"/>
    <w:rsid w:val="008B4E22"/>
    <w:rsid w:val="008B501A"/>
    <w:rsid w:val="008B508D"/>
    <w:rsid w:val="008B5224"/>
    <w:rsid w:val="008B52C5"/>
    <w:rsid w:val="008B57A4"/>
    <w:rsid w:val="008B6F3B"/>
    <w:rsid w:val="008B721A"/>
    <w:rsid w:val="008B7233"/>
    <w:rsid w:val="008B7475"/>
    <w:rsid w:val="008B74D3"/>
    <w:rsid w:val="008B7A82"/>
    <w:rsid w:val="008C002A"/>
    <w:rsid w:val="008C02C7"/>
    <w:rsid w:val="008C0316"/>
    <w:rsid w:val="008C0993"/>
    <w:rsid w:val="008C09D4"/>
    <w:rsid w:val="008C0F38"/>
    <w:rsid w:val="008C115E"/>
    <w:rsid w:val="008C11F6"/>
    <w:rsid w:val="008C1258"/>
    <w:rsid w:val="008C1AB7"/>
    <w:rsid w:val="008C3E53"/>
    <w:rsid w:val="008C3E7E"/>
    <w:rsid w:val="008C3F48"/>
    <w:rsid w:val="008C433F"/>
    <w:rsid w:val="008C44D3"/>
    <w:rsid w:val="008C45FA"/>
    <w:rsid w:val="008C47F5"/>
    <w:rsid w:val="008C4921"/>
    <w:rsid w:val="008C4B87"/>
    <w:rsid w:val="008C4CB7"/>
    <w:rsid w:val="008C5468"/>
    <w:rsid w:val="008C5FC3"/>
    <w:rsid w:val="008C60A1"/>
    <w:rsid w:val="008C6724"/>
    <w:rsid w:val="008C7601"/>
    <w:rsid w:val="008D02D5"/>
    <w:rsid w:val="008D0643"/>
    <w:rsid w:val="008D0FCA"/>
    <w:rsid w:val="008D134E"/>
    <w:rsid w:val="008D14BE"/>
    <w:rsid w:val="008D151D"/>
    <w:rsid w:val="008D1781"/>
    <w:rsid w:val="008D1C09"/>
    <w:rsid w:val="008D1CEE"/>
    <w:rsid w:val="008D1D65"/>
    <w:rsid w:val="008D2042"/>
    <w:rsid w:val="008D23A4"/>
    <w:rsid w:val="008D276E"/>
    <w:rsid w:val="008D299F"/>
    <w:rsid w:val="008D39C4"/>
    <w:rsid w:val="008D4154"/>
    <w:rsid w:val="008D4734"/>
    <w:rsid w:val="008D4915"/>
    <w:rsid w:val="008D4A60"/>
    <w:rsid w:val="008D4F67"/>
    <w:rsid w:val="008D5012"/>
    <w:rsid w:val="008D592F"/>
    <w:rsid w:val="008D59D9"/>
    <w:rsid w:val="008D5C10"/>
    <w:rsid w:val="008D6420"/>
    <w:rsid w:val="008D7032"/>
    <w:rsid w:val="008D775D"/>
    <w:rsid w:val="008D784E"/>
    <w:rsid w:val="008D7936"/>
    <w:rsid w:val="008D7A03"/>
    <w:rsid w:val="008E03CF"/>
    <w:rsid w:val="008E04CD"/>
    <w:rsid w:val="008E054A"/>
    <w:rsid w:val="008E0EF5"/>
    <w:rsid w:val="008E1810"/>
    <w:rsid w:val="008E1E54"/>
    <w:rsid w:val="008E1E5C"/>
    <w:rsid w:val="008E23C5"/>
    <w:rsid w:val="008E268E"/>
    <w:rsid w:val="008E2BB6"/>
    <w:rsid w:val="008E32B8"/>
    <w:rsid w:val="008E3E91"/>
    <w:rsid w:val="008E434F"/>
    <w:rsid w:val="008E4542"/>
    <w:rsid w:val="008E49F9"/>
    <w:rsid w:val="008E4F06"/>
    <w:rsid w:val="008E4F66"/>
    <w:rsid w:val="008E5745"/>
    <w:rsid w:val="008E57A1"/>
    <w:rsid w:val="008E5885"/>
    <w:rsid w:val="008E5951"/>
    <w:rsid w:val="008E65B3"/>
    <w:rsid w:val="008E65D2"/>
    <w:rsid w:val="008E694D"/>
    <w:rsid w:val="008E6ACA"/>
    <w:rsid w:val="008E6EE1"/>
    <w:rsid w:val="008E6EED"/>
    <w:rsid w:val="008E72F6"/>
    <w:rsid w:val="008E7438"/>
    <w:rsid w:val="008E758E"/>
    <w:rsid w:val="008E759E"/>
    <w:rsid w:val="008E78A5"/>
    <w:rsid w:val="008E7B3C"/>
    <w:rsid w:val="008F0193"/>
    <w:rsid w:val="008F05E0"/>
    <w:rsid w:val="008F05F7"/>
    <w:rsid w:val="008F132D"/>
    <w:rsid w:val="008F1768"/>
    <w:rsid w:val="008F18AE"/>
    <w:rsid w:val="008F1A8A"/>
    <w:rsid w:val="008F1A9A"/>
    <w:rsid w:val="008F1C31"/>
    <w:rsid w:val="008F23B8"/>
    <w:rsid w:val="008F269F"/>
    <w:rsid w:val="008F2F62"/>
    <w:rsid w:val="008F3140"/>
    <w:rsid w:val="008F37E9"/>
    <w:rsid w:val="008F38AA"/>
    <w:rsid w:val="008F3C16"/>
    <w:rsid w:val="008F444E"/>
    <w:rsid w:val="008F4C21"/>
    <w:rsid w:val="008F4E18"/>
    <w:rsid w:val="008F53E5"/>
    <w:rsid w:val="008F54A2"/>
    <w:rsid w:val="008F5A36"/>
    <w:rsid w:val="008F5D07"/>
    <w:rsid w:val="008F63BD"/>
    <w:rsid w:val="008F672B"/>
    <w:rsid w:val="008F7693"/>
    <w:rsid w:val="008F79A1"/>
    <w:rsid w:val="0090014F"/>
    <w:rsid w:val="009001EB"/>
    <w:rsid w:val="009002B7"/>
    <w:rsid w:val="0090037A"/>
    <w:rsid w:val="00900B26"/>
    <w:rsid w:val="00900F92"/>
    <w:rsid w:val="0090112C"/>
    <w:rsid w:val="009017B4"/>
    <w:rsid w:val="009017CD"/>
    <w:rsid w:val="00901E5E"/>
    <w:rsid w:val="009021B1"/>
    <w:rsid w:val="0090229F"/>
    <w:rsid w:val="00902412"/>
    <w:rsid w:val="009024B0"/>
    <w:rsid w:val="00902A62"/>
    <w:rsid w:val="00903347"/>
    <w:rsid w:val="0090547B"/>
    <w:rsid w:val="009055B1"/>
    <w:rsid w:val="0090570E"/>
    <w:rsid w:val="00906248"/>
    <w:rsid w:val="0090661C"/>
    <w:rsid w:val="009069EC"/>
    <w:rsid w:val="00907529"/>
    <w:rsid w:val="00907622"/>
    <w:rsid w:val="00907714"/>
    <w:rsid w:val="00907D5D"/>
    <w:rsid w:val="00910485"/>
    <w:rsid w:val="009104B8"/>
    <w:rsid w:val="009107B4"/>
    <w:rsid w:val="00910885"/>
    <w:rsid w:val="00910BD4"/>
    <w:rsid w:val="00910C12"/>
    <w:rsid w:val="00910C95"/>
    <w:rsid w:val="00911904"/>
    <w:rsid w:val="00911956"/>
    <w:rsid w:val="00912198"/>
    <w:rsid w:val="009129D6"/>
    <w:rsid w:val="0091341C"/>
    <w:rsid w:val="009136C7"/>
    <w:rsid w:val="009136E6"/>
    <w:rsid w:val="00913A31"/>
    <w:rsid w:val="00914602"/>
    <w:rsid w:val="00914778"/>
    <w:rsid w:val="0091485A"/>
    <w:rsid w:val="00914E2B"/>
    <w:rsid w:val="009152D8"/>
    <w:rsid w:val="009157F3"/>
    <w:rsid w:val="009158CF"/>
    <w:rsid w:val="00915CCF"/>
    <w:rsid w:val="00916C27"/>
    <w:rsid w:val="00916F9E"/>
    <w:rsid w:val="00917113"/>
    <w:rsid w:val="00917619"/>
    <w:rsid w:val="0091764B"/>
    <w:rsid w:val="009177D6"/>
    <w:rsid w:val="009177EF"/>
    <w:rsid w:val="00917AD1"/>
    <w:rsid w:val="00920F97"/>
    <w:rsid w:val="00921630"/>
    <w:rsid w:val="0092194F"/>
    <w:rsid w:val="009219E8"/>
    <w:rsid w:val="00921C80"/>
    <w:rsid w:val="00921FED"/>
    <w:rsid w:val="009223AA"/>
    <w:rsid w:val="009228E0"/>
    <w:rsid w:val="009231F3"/>
    <w:rsid w:val="009235FF"/>
    <w:rsid w:val="00923B47"/>
    <w:rsid w:val="00924012"/>
    <w:rsid w:val="00924064"/>
    <w:rsid w:val="0092427C"/>
    <w:rsid w:val="00924692"/>
    <w:rsid w:val="0092490D"/>
    <w:rsid w:val="00924D9E"/>
    <w:rsid w:val="00924EB9"/>
    <w:rsid w:val="009250E5"/>
    <w:rsid w:val="0092567D"/>
    <w:rsid w:val="00925A94"/>
    <w:rsid w:val="00925BC8"/>
    <w:rsid w:val="00926545"/>
    <w:rsid w:val="00926EB7"/>
    <w:rsid w:val="009270FC"/>
    <w:rsid w:val="009271EB"/>
    <w:rsid w:val="00927350"/>
    <w:rsid w:val="0093000E"/>
    <w:rsid w:val="009307B3"/>
    <w:rsid w:val="009308A5"/>
    <w:rsid w:val="009309CE"/>
    <w:rsid w:val="00930D2E"/>
    <w:rsid w:val="00930E1F"/>
    <w:rsid w:val="00930EA8"/>
    <w:rsid w:val="009319C0"/>
    <w:rsid w:val="00932483"/>
    <w:rsid w:val="00933115"/>
    <w:rsid w:val="009336B0"/>
    <w:rsid w:val="009340AB"/>
    <w:rsid w:val="0093470E"/>
    <w:rsid w:val="00934784"/>
    <w:rsid w:val="00934A90"/>
    <w:rsid w:val="00934BFD"/>
    <w:rsid w:val="00934D1D"/>
    <w:rsid w:val="0093546B"/>
    <w:rsid w:val="0093589C"/>
    <w:rsid w:val="009359B9"/>
    <w:rsid w:val="009359C0"/>
    <w:rsid w:val="00935C62"/>
    <w:rsid w:val="009362FE"/>
    <w:rsid w:val="0093650B"/>
    <w:rsid w:val="00937060"/>
    <w:rsid w:val="00937191"/>
    <w:rsid w:val="00937F16"/>
    <w:rsid w:val="00940015"/>
    <w:rsid w:val="009404E4"/>
    <w:rsid w:val="00940829"/>
    <w:rsid w:val="0094090B"/>
    <w:rsid w:val="009409D2"/>
    <w:rsid w:val="00941264"/>
    <w:rsid w:val="009414AE"/>
    <w:rsid w:val="0094181B"/>
    <w:rsid w:val="0094195D"/>
    <w:rsid w:val="00941AD9"/>
    <w:rsid w:val="00941E35"/>
    <w:rsid w:val="00941F1E"/>
    <w:rsid w:val="00942119"/>
    <w:rsid w:val="009426D7"/>
    <w:rsid w:val="009435AF"/>
    <w:rsid w:val="009442FD"/>
    <w:rsid w:val="00944B15"/>
    <w:rsid w:val="00944DC7"/>
    <w:rsid w:val="00944F35"/>
    <w:rsid w:val="009461A2"/>
    <w:rsid w:val="009461BC"/>
    <w:rsid w:val="0094636B"/>
    <w:rsid w:val="0094645F"/>
    <w:rsid w:val="00946F61"/>
    <w:rsid w:val="00947561"/>
    <w:rsid w:val="009478CD"/>
    <w:rsid w:val="009478F6"/>
    <w:rsid w:val="009479C3"/>
    <w:rsid w:val="00947DEB"/>
    <w:rsid w:val="0095013C"/>
    <w:rsid w:val="009503F7"/>
    <w:rsid w:val="00950982"/>
    <w:rsid w:val="00950AA1"/>
    <w:rsid w:val="00950BA3"/>
    <w:rsid w:val="00950D8A"/>
    <w:rsid w:val="00951191"/>
    <w:rsid w:val="0095170B"/>
    <w:rsid w:val="00951858"/>
    <w:rsid w:val="00951D30"/>
    <w:rsid w:val="00951E40"/>
    <w:rsid w:val="00951EA8"/>
    <w:rsid w:val="00951F4D"/>
    <w:rsid w:val="00952348"/>
    <w:rsid w:val="0095247B"/>
    <w:rsid w:val="00952523"/>
    <w:rsid w:val="009525F3"/>
    <w:rsid w:val="009527D0"/>
    <w:rsid w:val="00952892"/>
    <w:rsid w:val="009531AC"/>
    <w:rsid w:val="009533A9"/>
    <w:rsid w:val="00953A05"/>
    <w:rsid w:val="00953BD9"/>
    <w:rsid w:val="00953DED"/>
    <w:rsid w:val="009540CD"/>
    <w:rsid w:val="0095429D"/>
    <w:rsid w:val="0095431E"/>
    <w:rsid w:val="00954F5F"/>
    <w:rsid w:val="00955122"/>
    <w:rsid w:val="00955220"/>
    <w:rsid w:val="009558BB"/>
    <w:rsid w:val="009559EB"/>
    <w:rsid w:val="00956313"/>
    <w:rsid w:val="00956EDC"/>
    <w:rsid w:val="009570C6"/>
    <w:rsid w:val="00957194"/>
    <w:rsid w:val="009574E9"/>
    <w:rsid w:val="00957DE8"/>
    <w:rsid w:val="009604BC"/>
    <w:rsid w:val="00960677"/>
    <w:rsid w:val="00960702"/>
    <w:rsid w:val="00960C10"/>
    <w:rsid w:val="00961309"/>
    <w:rsid w:val="00961338"/>
    <w:rsid w:val="009615F8"/>
    <w:rsid w:val="00961BFE"/>
    <w:rsid w:val="00961DC5"/>
    <w:rsid w:val="009621B3"/>
    <w:rsid w:val="00962DB6"/>
    <w:rsid w:val="00962E61"/>
    <w:rsid w:val="0096302F"/>
    <w:rsid w:val="00963032"/>
    <w:rsid w:val="00963D91"/>
    <w:rsid w:val="00963F51"/>
    <w:rsid w:val="00964EA8"/>
    <w:rsid w:val="00965096"/>
    <w:rsid w:val="009653FF"/>
    <w:rsid w:val="00965C8D"/>
    <w:rsid w:val="00966071"/>
    <w:rsid w:val="00966C9C"/>
    <w:rsid w:val="00966DB9"/>
    <w:rsid w:val="0096792E"/>
    <w:rsid w:val="00967BDD"/>
    <w:rsid w:val="009701E7"/>
    <w:rsid w:val="00970476"/>
    <w:rsid w:val="00970804"/>
    <w:rsid w:val="00970829"/>
    <w:rsid w:val="009709CD"/>
    <w:rsid w:val="00970B6B"/>
    <w:rsid w:val="00971373"/>
    <w:rsid w:val="0097170B"/>
    <w:rsid w:val="00971E63"/>
    <w:rsid w:val="00971ED7"/>
    <w:rsid w:val="009720D3"/>
    <w:rsid w:val="00972119"/>
    <w:rsid w:val="0097237F"/>
    <w:rsid w:val="009723B0"/>
    <w:rsid w:val="00972416"/>
    <w:rsid w:val="0097244E"/>
    <w:rsid w:val="00973157"/>
    <w:rsid w:val="009737D4"/>
    <w:rsid w:val="009738C1"/>
    <w:rsid w:val="00973BE0"/>
    <w:rsid w:val="0097422D"/>
    <w:rsid w:val="00974474"/>
    <w:rsid w:val="009752C7"/>
    <w:rsid w:val="009758DF"/>
    <w:rsid w:val="00975CEE"/>
    <w:rsid w:val="00976077"/>
    <w:rsid w:val="009762EB"/>
    <w:rsid w:val="00976DA7"/>
    <w:rsid w:val="00976E7D"/>
    <w:rsid w:val="009770FA"/>
    <w:rsid w:val="00980116"/>
    <w:rsid w:val="009801CC"/>
    <w:rsid w:val="00980AD6"/>
    <w:rsid w:val="0098128E"/>
    <w:rsid w:val="009816D8"/>
    <w:rsid w:val="00981C28"/>
    <w:rsid w:val="00981FD9"/>
    <w:rsid w:val="0098202F"/>
    <w:rsid w:val="009821B9"/>
    <w:rsid w:val="00982817"/>
    <w:rsid w:val="009828C4"/>
    <w:rsid w:val="00982A9D"/>
    <w:rsid w:val="00983320"/>
    <w:rsid w:val="009838B9"/>
    <w:rsid w:val="00983FA6"/>
    <w:rsid w:val="0098429B"/>
    <w:rsid w:val="009847A9"/>
    <w:rsid w:val="0098483D"/>
    <w:rsid w:val="00984D0F"/>
    <w:rsid w:val="00984E72"/>
    <w:rsid w:val="009850EB"/>
    <w:rsid w:val="00985315"/>
    <w:rsid w:val="009857C4"/>
    <w:rsid w:val="00986549"/>
    <w:rsid w:val="00986816"/>
    <w:rsid w:val="0098687E"/>
    <w:rsid w:val="00986EBF"/>
    <w:rsid w:val="00986FA9"/>
    <w:rsid w:val="009903A9"/>
    <w:rsid w:val="00990A23"/>
    <w:rsid w:val="00990F7D"/>
    <w:rsid w:val="0099170F"/>
    <w:rsid w:val="009919BD"/>
    <w:rsid w:val="00991C38"/>
    <w:rsid w:val="00991E8F"/>
    <w:rsid w:val="00992328"/>
    <w:rsid w:val="00992E97"/>
    <w:rsid w:val="0099318B"/>
    <w:rsid w:val="00993207"/>
    <w:rsid w:val="00993646"/>
    <w:rsid w:val="009938FC"/>
    <w:rsid w:val="00993946"/>
    <w:rsid w:val="00993BD6"/>
    <w:rsid w:val="00993E98"/>
    <w:rsid w:val="00994D64"/>
    <w:rsid w:val="00994E05"/>
    <w:rsid w:val="00995841"/>
    <w:rsid w:val="009958CF"/>
    <w:rsid w:val="00995A17"/>
    <w:rsid w:val="009963EF"/>
    <w:rsid w:val="00997359"/>
    <w:rsid w:val="00997784"/>
    <w:rsid w:val="009977DF"/>
    <w:rsid w:val="00997EC4"/>
    <w:rsid w:val="00997F5C"/>
    <w:rsid w:val="009A02A0"/>
    <w:rsid w:val="009A088D"/>
    <w:rsid w:val="009A089E"/>
    <w:rsid w:val="009A0D08"/>
    <w:rsid w:val="009A1257"/>
    <w:rsid w:val="009A1360"/>
    <w:rsid w:val="009A13F9"/>
    <w:rsid w:val="009A1857"/>
    <w:rsid w:val="009A1FD7"/>
    <w:rsid w:val="009A24EB"/>
    <w:rsid w:val="009A2903"/>
    <w:rsid w:val="009A2CEB"/>
    <w:rsid w:val="009A30BA"/>
    <w:rsid w:val="009A30E4"/>
    <w:rsid w:val="009A3230"/>
    <w:rsid w:val="009A336B"/>
    <w:rsid w:val="009A366F"/>
    <w:rsid w:val="009A3815"/>
    <w:rsid w:val="009A3842"/>
    <w:rsid w:val="009A428B"/>
    <w:rsid w:val="009A4B4F"/>
    <w:rsid w:val="009A4C2B"/>
    <w:rsid w:val="009A52AF"/>
    <w:rsid w:val="009A5F68"/>
    <w:rsid w:val="009A6C90"/>
    <w:rsid w:val="009A712E"/>
    <w:rsid w:val="009A77CA"/>
    <w:rsid w:val="009A7946"/>
    <w:rsid w:val="009B0521"/>
    <w:rsid w:val="009B05F0"/>
    <w:rsid w:val="009B0ECC"/>
    <w:rsid w:val="009B0EF8"/>
    <w:rsid w:val="009B11DD"/>
    <w:rsid w:val="009B11E1"/>
    <w:rsid w:val="009B1807"/>
    <w:rsid w:val="009B1C1B"/>
    <w:rsid w:val="009B2431"/>
    <w:rsid w:val="009B2563"/>
    <w:rsid w:val="009B2E34"/>
    <w:rsid w:val="009B324D"/>
    <w:rsid w:val="009B38A0"/>
    <w:rsid w:val="009B3A6A"/>
    <w:rsid w:val="009B3B3F"/>
    <w:rsid w:val="009B4104"/>
    <w:rsid w:val="009B4141"/>
    <w:rsid w:val="009B418D"/>
    <w:rsid w:val="009B50F6"/>
    <w:rsid w:val="009B5409"/>
    <w:rsid w:val="009B56E3"/>
    <w:rsid w:val="009B5D89"/>
    <w:rsid w:val="009B5DEB"/>
    <w:rsid w:val="009B5F08"/>
    <w:rsid w:val="009B5FAB"/>
    <w:rsid w:val="009B6C3F"/>
    <w:rsid w:val="009B6D2A"/>
    <w:rsid w:val="009B6E22"/>
    <w:rsid w:val="009B6F68"/>
    <w:rsid w:val="009B72D5"/>
    <w:rsid w:val="009B7AAE"/>
    <w:rsid w:val="009C0683"/>
    <w:rsid w:val="009C080D"/>
    <w:rsid w:val="009C0BF0"/>
    <w:rsid w:val="009C0C1F"/>
    <w:rsid w:val="009C1B40"/>
    <w:rsid w:val="009C1D1A"/>
    <w:rsid w:val="009C20F5"/>
    <w:rsid w:val="009C30EA"/>
    <w:rsid w:val="009C3F9E"/>
    <w:rsid w:val="009C405F"/>
    <w:rsid w:val="009C4356"/>
    <w:rsid w:val="009C4573"/>
    <w:rsid w:val="009C486B"/>
    <w:rsid w:val="009C5131"/>
    <w:rsid w:val="009C51CB"/>
    <w:rsid w:val="009C51E7"/>
    <w:rsid w:val="009C5ACC"/>
    <w:rsid w:val="009C5C24"/>
    <w:rsid w:val="009C5C95"/>
    <w:rsid w:val="009C6572"/>
    <w:rsid w:val="009C68D1"/>
    <w:rsid w:val="009C6BA1"/>
    <w:rsid w:val="009C6E52"/>
    <w:rsid w:val="009C7089"/>
    <w:rsid w:val="009C7238"/>
    <w:rsid w:val="009C7A38"/>
    <w:rsid w:val="009C7B6D"/>
    <w:rsid w:val="009C7C30"/>
    <w:rsid w:val="009C7D25"/>
    <w:rsid w:val="009C7EDA"/>
    <w:rsid w:val="009D0024"/>
    <w:rsid w:val="009D0271"/>
    <w:rsid w:val="009D10CF"/>
    <w:rsid w:val="009D18F1"/>
    <w:rsid w:val="009D1D76"/>
    <w:rsid w:val="009D1EEA"/>
    <w:rsid w:val="009D1FC9"/>
    <w:rsid w:val="009D20DF"/>
    <w:rsid w:val="009D20E7"/>
    <w:rsid w:val="009D2835"/>
    <w:rsid w:val="009D2DFE"/>
    <w:rsid w:val="009D2F97"/>
    <w:rsid w:val="009D31A5"/>
    <w:rsid w:val="009D367F"/>
    <w:rsid w:val="009D39F9"/>
    <w:rsid w:val="009D39FB"/>
    <w:rsid w:val="009D40AE"/>
    <w:rsid w:val="009D4769"/>
    <w:rsid w:val="009D4C99"/>
    <w:rsid w:val="009D4E39"/>
    <w:rsid w:val="009D4F31"/>
    <w:rsid w:val="009D58FC"/>
    <w:rsid w:val="009D5EF9"/>
    <w:rsid w:val="009D6D54"/>
    <w:rsid w:val="009D70DC"/>
    <w:rsid w:val="009D71EA"/>
    <w:rsid w:val="009D7376"/>
    <w:rsid w:val="009D7420"/>
    <w:rsid w:val="009D7E07"/>
    <w:rsid w:val="009E0DF2"/>
    <w:rsid w:val="009E10DF"/>
    <w:rsid w:val="009E1CC4"/>
    <w:rsid w:val="009E1ECE"/>
    <w:rsid w:val="009E21BB"/>
    <w:rsid w:val="009E226E"/>
    <w:rsid w:val="009E28BC"/>
    <w:rsid w:val="009E29CD"/>
    <w:rsid w:val="009E2A6A"/>
    <w:rsid w:val="009E3237"/>
    <w:rsid w:val="009E3CB1"/>
    <w:rsid w:val="009E3F0F"/>
    <w:rsid w:val="009E4694"/>
    <w:rsid w:val="009E49EF"/>
    <w:rsid w:val="009E4CEC"/>
    <w:rsid w:val="009E5359"/>
    <w:rsid w:val="009E5598"/>
    <w:rsid w:val="009E5D67"/>
    <w:rsid w:val="009E693D"/>
    <w:rsid w:val="009E6A36"/>
    <w:rsid w:val="009E6E8A"/>
    <w:rsid w:val="009E73F6"/>
    <w:rsid w:val="009E766B"/>
    <w:rsid w:val="009E7BB8"/>
    <w:rsid w:val="009E7FA8"/>
    <w:rsid w:val="009F01C2"/>
    <w:rsid w:val="009F0BEA"/>
    <w:rsid w:val="009F0EF3"/>
    <w:rsid w:val="009F11F9"/>
    <w:rsid w:val="009F1334"/>
    <w:rsid w:val="009F13CC"/>
    <w:rsid w:val="009F147D"/>
    <w:rsid w:val="009F15C9"/>
    <w:rsid w:val="009F1B6B"/>
    <w:rsid w:val="009F1CFB"/>
    <w:rsid w:val="009F2182"/>
    <w:rsid w:val="009F247F"/>
    <w:rsid w:val="009F3205"/>
    <w:rsid w:val="009F39A0"/>
    <w:rsid w:val="009F3DEE"/>
    <w:rsid w:val="009F3E87"/>
    <w:rsid w:val="009F5F9A"/>
    <w:rsid w:val="009F6209"/>
    <w:rsid w:val="009F65F6"/>
    <w:rsid w:val="009F7307"/>
    <w:rsid w:val="009F7714"/>
    <w:rsid w:val="009F7CDA"/>
    <w:rsid w:val="00A00226"/>
    <w:rsid w:val="00A002F1"/>
    <w:rsid w:val="00A014F9"/>
    <w:rsid w:val="00A01F02"/>
    <w:rsid w:val="00A0209E"/>
    <w:rsid w:val="00A024F2"/>
    <w:rsid w:val="00A02C2F"/>
    <w:rsid w:val="00A02DF6"/>
    <w:rsid w:val="00A03050"/>
    <w:rsid w:val="00A03A55"/>
    <w:rsid w:val="00A03AED"/>
    <w:rsid w:val="00A04081"/>
    <w:rsid w:val="00A04098"/>
    <w:rsid w:val="00A04440"/>
    <w:rsid w:val="00A04793"/>
    <w:rsid w:val="00A047C5"/>
    <w:rsid w:val="00A04824"/>
    <w:rsid w:val="00A05680"/>
    <w:rsid w:val="00A05CCD"/>
    <w:rsid w:val="00A060AD"/>
    <w:rsid w:val="00A0641A"/>
    <w:rsid w:val="00A064E1"/>
    <w:rsid w:val="00A07115"/>
    <w:rsid w:val="00A072E7"/>
    <w:rsid w:val="00A07353"/>
    <w:rsid w:val="00A073D8"/>
    <w:rsid w:val="00A074F0"/>
    <w:rsid w:val="00A07D70"/>
    <w:rsid w:val="00A10C3B"/>
    <w:rsid w:val="00A10CE0"/>
    <w:rsid w:val="00A10F7F"/>
    <w:rsid w:val="00A10FE1"/>
    <w:rsid w:val="00A119C5"/>
    <w:rsid w:val="00A129A8"/>
    <w:rsid w:val="00A12E07"/>
    <w:rsid w:val="00A12E92"/>
    <w:rsid w:val="00A12EA1"/>
    <w:rsid w:val="00A130B3"/>
    <w:rsid w:val="00A13114"/>
    <w:rsid w:val="00A1393E"/>
    <w:rsid w:val="00A13A3F"/>
    <w:rsid w:val="00A14419"/>
    <w:rsid w:val="00A14643"/>
    <w:rsid w:val="00A15046"/>
    <w:rsid w:val="00A1513A"/>
    <w:rsid w:val="00A15B6A"/>
    <w:rsid w:val="00A15C90"/>
    <w:rsid w:val="00A16543"/>
    <w:rsid w:val="00A16683"/>
    <w:rsid w:val="00A16E67"/>
    <w:rsid w:val="00A16EFE"/>
    <w:rsid w:val="00A17719"/>
    <w:rsid w:val="00A1797A"/>
    <w:rsid w:val="00A17C07"/>
    <w:rsid w:val="00A17C64"/>
    <w:rsid w:val="00A17D8A"/>
    <w:rsid w:val="00A20A8A"/>
    <w:rsid w:val="00A20C3E"/>
    <w:rsid w:val="00A20C58"/>
    <w:rsid w:val="00A21062"/>
    <w:rsid w:val="00A2112B"/>
    <w:rsid w:val="00A211ED"/>
    <w:rsid w:val="00A2153D"/>
    <w:rsid w:val="00A21B2C"/>
    <w:rsid w:val="00A22109"/>
    <w:rsid w:val="00A22AA9"/>
    <w:rsid w:val="00A23B3C"/>
    <w:rsid w:val="00A23B7E"/>
    <w:rsid w:val="00A241C8"/>
    <w:rsid w:val="00A24EC1"/>
    <w:rsid w:val="00A2539A"/>
    <w:rsid w:val="00A256B1"/>
    <w:rsid w:val="00A2572A"/>
    <w:rsid w:val="00A26146"/>
    <w:rsid w:val="00A261C5"/>
    <w:rsid w:val="00A26792"/>
    <w:rsid w:val="00A271AF"/>
    <w:rsid w:val="00A276FE"/>
    <w:rsid w:val="00A27892"/>
    <w:rsid w:val="00A27B15"/>
    <w:rsid w:val="00A30531"/>
    <w:rsid w:val="00A30A08"/>
    <w:rsid w:val="00A30CC3"/>
    <w:rsid w:val="00A30E36"/>
    <w:rsid w:val="00A31082"/>
    <w:rsid w:val="00A31117"/>
    <w:rsid w:val="00A314B5"/>
    <w:rsid w:val="00A314E2"/>
    <w:rsid w:val="00A31AA7"/>
    <w:rsid w:val="00A31B4E"/>
    <w:rsid w:val="00A31BE1"/>
    <w:rsid w:val="00A31EAF"/>
    <w:rsid w:val="00A32835"/>
    <w:rsid w:val="00A32922"/>
    <w:rsid w:val="00A331C3"/>
    <w:rsid w:val="00A338DC"/>
    <w:rsid w:val="00A3390B"/>
    <w:rsid w:val="00A33ADE"/>
    <w:rsid w:val="00A347A1"/>
    <w:rsid w:val="00A349E8"/>
    <w:rsid w:val="00A34B5F"/>
    <w:rsid w:val="00A34BC6"/>
    <w:rsid w:val="00A34E26"/>
    <w:rsid w:val="00A3530A"/>
    <w:rsid w:val="00A3569A"/>
    <w:rsid w:val="00A3585C"/>
    <w:rsid w:val="00A35885"/>
    <w:rsid w:val="00A35B4D"/>
    <w:rsid w:val="00A35CDF"/>
    <w:rsid w:val="00A36114"/>
    <w:rsid w:val="00A3615A"/>
    <w:rsid w:val="00A3648F"/>
    <w:rsid w:val="00A367B3"/>
    <w:rsid w:val="00A379B1"/>
    <w:rsid w:val="00A37AC2"/>
    <w:rsid w:val="00A402E9"/>
    <w:rsid w:val="00A40660"/>
    <w:rsid w:val="00A410D9"/>
    <w:rsid w:val="00A41257"/>
    <w:rsid w:val="00A414C5"/>
    <w:rsid w:val="00A416B4"/>
    <w:rsid w:val="00A41B4A"/>
    <w:rsid w:val="00A42154"/>
    <w:rsid w:val="00A42181"/>
    <w:rsid w:val="00A421F2"/>
    <w:rsid w:val="00A436F3"/>
    <w:rsid w:val="00A4392C"/>
    <w:rsid w:val="00A43A88"/>
    <w:rsid w:val="00A43AB5"/>
    <w:rsid w:val="00A43B65"/>
    <w:rsid w:val="00A449D0"/>
    <w:rsid w:val="00A44C67"/>
    <w:rsid w:val="00A44DA7"/>
    <w:rsid w:val="00A45054"/>
    <w:rsid w:val="00A4517A"/>
    <w:rsid w:val="00A455A3"/>
    <w:rsid w:val="00A46016"/>
    <w:rsid w:val="00A461BA"/>
    <w:rsid w:val="00A4623D"/>
    <w:rsid w:val="00A46912"/>
    <w:rsid w:val="00A46A40"/>
    <w:rsid w:val="00A46E06"/>
    <w:rsid w:val="00A46E4F"/>
    <w:rsid w:val="00A4745E"/>
    <w:rsid w:val="00A477A4"/>
    <w:rsid w:val="00A47AFE"/>
    <w:rsid w:val="00A50E3E"/>
    <w:rsid w:val="00A50E81"/>
    <w:rsid w:val="00A51820"/>
    <w:rsid w:val="00A51C8D"/>
    <w:rsid w:val="00A524E4"/>
    <w:rsid w:val="00A52A9A"/>
    <w:rsid w:val="00A52B4D"/>
    <w:rsid w:val="00A53B31"/>
    <w:rsid w:val="00A53CBA"/>
    <w:rsid w:val="00A54266"/>
    <w:rsid w:val="00A5439B"/>
    <w:rsid w:val="00A5469C"/>
    <w:rsid w:val="00A54742"/>
    <w:rsid w:val="00A54895"/>
    <w:rsid w:val="00A54CC3"/>
    <w:rsid w:val="00A54F48"/>
    <w:rsid w:val="00A55545"/>
    <w:rsid w:val="00A5632A"/>
    <w:rsid w:val="00A564D0"/>
    <w:rsid w:val="00A56741"/>
    <w:rsid w:val="00A56765"/>
    <w:rsid w:val="00A56CC1"/>
    <w:rsid w:val="00A57832"/>
    <w:rsid w:val="00A57934"/>
    <w:rsid w:val="00A603C5"/>
    <w:rsid w:val="00A603CD"/>
    <w:rsid w:val="00A607CD"/>
    <w:rsid w:val="00A6095E"/>
    <w:rsid w:val="00A60A99"/>
    <w:rsid w:val="00A60AAC"/>
    <w:rsid w:val="00A60D33"/>
    <w:rsid w:val="00A61637"/>
    <w:rsid w:val="00A61A6A"/>
    <w:rsid w:val="00A61C32"/>
    <w:rsid w:val="00A61F97"/>
    <w:rsid w:val="00A62082"/>
    <w:rsid w:val="00A6226B"/>
    <w:rsid w:val="00A63615"/>
    <w:rsid w:val="00A63ABC"/>
    <w:rsid w:val="00A64DDC"/>
    <w:rsid w:val="00A651D8"/>
    <w:rsid w:val="00A6535D"/>
    <w:rsid w:val="00A65476"/>
    <w:rsid w:val="00A65ADC"/>
    <w:rsid w:val="00A65C2C"/>
    <w:rsid w:val="00A664B5"/>
    <w:rsid w:val="00A66661"/>
    <w:rsid w:val="00A666A3"/>
    <w:rsid w:val="00A66AE7"/>
    <w:rsid w:val="00A66C05"/>
    <w:rsid w:val="00A67460"/>
    <w:rsid w:val="00A67579"/>
    <w:rsid w:val="00A676D7"/>
    <w:rsid w:val="00A67F14"/>
    <w:rsid w:val="00A703AE"/>
    <w:rsid w:val="00A7051B"/>
    <w:rsid w:val="00A709EE"/>
    <w:rsid w:val="00A70B28"/>
    <w:rsid w:val="00A713CE"/>
    <w:rsid w:val="00A7163A"/>
    <w:rsid w:val="00A72882"/>
    <w:rsid w:val="00A72FB0"/>
    <w:rsid w:val="00A73022"/>
    <w:rsid w:val="00A73764"/>
    <w:rsid w:val="00A73CD0"/>
    <w:rsid w:val="00A73D8B"/>
    <w:rsid w:val="00A73EA4"/>
    <w:rsid w:val="00A740BA"/>
    <w:rsid w:val="00A74330"/>
    <w:rsid w:val="00A7472A"/>
    <w:rsid w:val="00A74979"/>
    <w:rsid w:val="00A74C95"/>
    <w:rsid w:val="00A754A9"/>
    <w:rsid w:val="00A7579C"/>
    <w:rsid w:val="00A757E9"/>
    <w:rsid w:val="00A75B48"/>
    <w:rsid w:val="00A75BF7"/>
    <w:rsid w:val="00A76A24"/>
    <w:rsid w:val="00A770D6"/>
    <w:rsid w:val="00A770DA"/>
    <w:rsid w:val="00A777A2"/>
    <w:rsid w:val="00A77945"/>
    <w:rsid w:val="00A77D90"/>
    <w:rsid w:val="00A804C2"/>
    <w:rsid w:val="00A80BE1"/>
    <w:rsid w:val="00A80C2F"/>
    <w:rsid w:val="00A819D2"/>
    <w:rsid w:val="00A81ABD"/>
    <w:rsid w:val="00A81FD8"/>
    <w:rsid w:val="00A81FF5"/>
    <w:rsid w:val="00A825AB"/>
    <w:rsid w:val="00A825D1"/>
    <w:rsid w:val="00A82DDA"/>
    <w:rsid w:val="00A82ED6"/>
    <w:rsid w:val="00A83366"/>
    <w:rsid w:val="00A8348E"/>
    <w:rsid w:val="00A837E0"/>
    <w:rsid w:val="00A83AE5"/>
    <w:rsid w:val="00A84183"/>
    <w:rsid w:val="00A84630"/>
    <w:rsid w:val="00A84723"/>
    <w:rsid w:val="00A84980"/>
    <w:rsid w:val="00A84C9C"/>
    <w:rsid w:val="00A84D56"/>
    <w:rsid w:val="00A85B5B"/>
    <w:rsid w:val="00A85C20"/>
    <w:rsid w:val="00A85EDF"/>
    <w:rsid w:val="00A85FBF"/>
    <w:rsid w:val="00A86D0B"/>
    <w:rsid w:val="00A873DC"/>
    <w:rsid w:val="00A87D50"/>
    <w:rsid w:val="00A87DC4"/>
    <w:rsid w:val="00A9023D"/>
    <w:rsid w:val="00A9030A"/>
    <w:rsid w:val="00A90F18"/>
    <w:rsid w:val="00A91591"/>
    <w:rsid w:val="00A919D0"/>
    <w:rsid w:val="00A92048"/>
    <w:rsid w:val="00A920C1"/>
    <w:rsid w:val="00A92118"/>
    <w:rsid w:val="00A93239"/>
    <w:rsid w:val="00A93276"/>
    <w:rsid w:val="00A9350D"/>
    <w:rsid w:val="00A935A9"/>
    <w:rsid w:val="00A938C2"/>
    <w:rsid w:val="00A93CB2"/>
    <w:rsid w:val="00A93F1A"/>
    <w:rsid w:val="00A943FB"/>
    <w:rsid w:val="00A95274"/>
    <w:rsid w:val="00A956B0"/>
    <w:rsid w:val="00A957F3"/>
    <w:rsid w:val="00A95ECE"/>
    <w:rsid w:val="00A95FD0"/>
    <w:rsid w:val="00A961C9"/>
    <w:rsid w:val="00A9685B"/>
    <w:rsid w:val="00A96A21"/>
    <w:rsid w:val="00A96ADA"/>
    <w:rsid w:val="00A96FFC"/>
    <w:rsid w:val="00A975DF"/>
    <w:rsid w:val="00AA0785"/>
    <w:rsid w:val="00AA086B"/>
    <w:rsid w:val="00AA0AF3"/>
    <w:rsid w:val="00AA12FE"/>
    <w:rsid w:val="00AA1378"/>
    <w:rsid w:val="00AA1747"/>
    <w:rsid w:val="00AA2E1F"/>
    <w:rsid w:val="00AA3043"/>
    <w:rsid w:val="00AA35E2"/>
    <w:rsid w:val="00AA493A"/>
    <w:rsid w:val="00AA4A0F"/>
    <w:rsid w:val="00AA4DD5"/>
    <w:rsid w:val="00AA51EB"/>
    <w:rsid w:val="00AA65AA"/>
    <w:rsid w:val="00AA7FBF"/>
    <w:rsid w:val="00AB031D"/>
    <w:rsid w:val="00AB04A3"/>
    <w:rsid w:val="00AB0C70"/>
    <w:rsid w:val="00AB0DE5"/>
    <w:rsid w:val="00AB0E26"/>
    <w:rsid w:val="00AB0E41"/>
    <w:rsid w:val="00AB1145"/>
    <w:rsid w:val="00AB13C8"/>
    <w:rsid w:val="00AB14F3"/>
    <w:rsid w:val="00AB184D"/>
    <w:rsid w:val="00AB18D4"/>
    <w:rsid w:val="00AB1AE5"/>
    <w:rsid w:val="00AB1EF3"/>
    <w:rsid w:val="00AB22FE"/>
    <w:rsid w:val="00AB2367"/>
    <w:rsid w:val="00AB26B6"/>
    <w:rsid w:val="00AB2CA0"/>
    <w:rsid w:val="00AB2D91"/>
    <w:rsid w:val="00AB3327"/>
    <w:rsid w:val="00AB3BF2"/>
    <w:rsid w:val="00AB4444"/>
    <w:rsid w:val="00AB45BA"/>
    <w:rsid w:val="00AB49AC"/>
    <w:rsid w:val="00AB4C5D"/>
    <w:rsid w:val="00AB59C1"/>
    <w:rsid w:val="00AB6140"/>
    <w:rsid w:val="00AB63DA"/>
    <w:rsid w:val="00AB6705"/>
    <w:rsid w:val="00AB6837"/>
    <w:rsid w:val="00AB684A"/>
    <w:rsid w:val="00AB6AA4"/>
    <w:rsid w:val="00AB6B07"/>
    <w:rsid w:val="00AB70F3"/>
    <w:rsid w:val="00AB713E"/>
    <w:rsid w:val="00AB718A"/>
    <w:rsid w:val="00AB7CC9"/>
    <w:rsid w:val="00AC012F"/>
    <w:rsid w:val="00AC0544"/>
    <w:rsid w:val="00AC157C"/>
    <w:rsid w:val="00AC1661"/>
    <w:rsid w:val="00AC16BA"/>
    <w:rsid w:val="00AC2639"/>
    <w:rsid w:val="00AC3C6E"/>
    <w:rsid w:val="00AC3C87"/>
    <w:rsid w:val="00AC4377"/>
    <w:rsid w:val="00AC4C16"/>
    <w:rsid w:val="00AC5267"/>
    <w:rsid w:val="00AC544F"/>
    <w:rsid w:val="00AC5EC4"/>
    <w:rsid w:val="00AC6446"/>
    <w:rsid w:val="00AC66C7"/>
    <w:rsid w:val="00AC6ABA"/>
    <w:rsid w:val="00AC6E2D"/>
    <w:rsid w:val="00AC6F43"/>
    <w:rsid w:val="00AC6FAD"/>
    <w:rsid w:val="00AC7125"/>
    <w:rsid w:val="00AC72F9"/>
    <w:rsid w:val="00AC77C3"/>
    <w:rsid w:val="00AC7A30"/>
    <w:rsid w:val="00AC7D7E"/>
    <w:rsid w:val="00AD0E4B"/>
    <w:rsid w:val="00AD16CE"/>
    <w:rsid w:val="00AD1AE3"/>
    <w:rsid w:val="00AD1CCE"/>
    <w:rsid w:val="00AD2227"/>
    <w:rsid w:val="00AD23E8"/>
    <w:rsid w:val="00AD255B"/>
    <w:rsid w:val="00AD2AD8"/>
    <w:rsid w:val="00AD3086"/>
    <w:rsid w:val="00AD45D8"/>
    <w:rsid w:val="00AD470C"/>
    <w:rsid w:val="00AD5298"/>
    <w:rsid w:val="00AD555A"/>
    <w:rsid w:val="00AD5BE7"/>
    <w:rsid w:val="00AD6CF4"/>
    <w:rsid w:val="00AD702E"/>
    <w:rsid w:val="00AD79B3"/>
    <w:rsid w:val="00AD7C83"/>
    <w:rsid w:val="00AD7E5B"/>
    <w:rsid w:val="00AE05B5"/>
    <w:rsid w:val="00AE062A"/>
    <w:rsid w:val="00AE0804"/>
    <w:rsid w:val="00AE1197"/>
    <w:rsid w:val="00AE164A"/>
    <w:rsid w:val="00AE179D"/>
    <w:rsid w:val="00AE1B2F"/>
    <w:rsid w:val="00AE1E1F"/>
    <w:rsid w:val="00AE1F39"/>
    <w:rsid w:val="00AE2BEF"/>
    <w:rsid w:val="00AE33FD"/>
    <w:rsid w:val="00AE376A"/>
    <w:rsid w:val="00AE38C0"/>
    <w:rsid w:val="00AE3C5C"/>
    <w:rsid w:val="00AE3CE3"/>
    <w:rsid w:val="00AE426D"/>
    <w:rsid w:val="00AE4B51"/>
    <w:rsid w:val="00AE4C23"/>
    <w:rsid w:val="00AE541E"/>
    <w:rsid w:val="00AE54D8"/>
    <w:rsid w:val="00AE5BFE"/>
    <w:rsid w:val="00AE666D"/>
    <w:rsid w:val="00AE673A"/>
    <w:rsid w:val="00AE700D"/>
    <w:rsid w:val="00AE7310"/>
    <w:rsid w:val="00AE7568"/>
    <w:rsid w:val="00AF00FA"/>
    <w:rsid w:val="00AF04B7"/>
    <w:rsid w:val="00AF0862"/>
    <w:rsid w:val="00AF0C8F"/>
    <w:rsid w:val="00AF151D"/>
    <w:rsid w:val="00AF1530"/>
    <w:rsid w:val="00AF1610"/>
    <w:rsid w:val="00AF1697"/>
    <w:rsid w:val="00AF194C"/>
    <w:rsid w:val="00AF1A52"/>
    <w:rsid w:val="00AF1C83"/>
    <w:rsid w:val="00AF2487"/>
    <w:rsid w:val="00AF2D0A"/>
    <w:rsid w:val="00AF37BE"/>
    <w:rsid w:val="00AF3ACA"/>
    <w:rsid w:val="00AF4213"/>
    <w:rsid w:val="00AF443F"/>
    <w:rsid w:val="00AF4AE0"/>
    <w:rsid w:val="00AF4C28"/>
    <w:rsid w:val="00AF4CD2"/>
    <w:rsid w:val="00AF5580"/>
    <w:rsid w:val="00AF5612"/>
    <w:rsid w:val="00AF568D"/>
    <w:rsid w:val="00AF5F67"/>
    <w:rsid w:val="00AF624F"/>
    <w:rsid w:val="00AF659A"/>
    <w:rsid w:val="00AF6864"/>
    <w:rsid w:val="00AF6933"/>
    <w:rsid w:val="00AF6F70"/>
    <w:rsid w:val="00AF70CE"/>
    <w:rsid w:val="00AF7676"/>
    <w:rsid w:val="00AF7C50"/>
    <w:rsid w:val="00B000D2"/>
    <w:rsid w:val="00B00337"/>
    <w:rsid w:val="00B007E4"/>
    <w:rsid w:val="00B00DD6"/>
    <w:rsid w:val="00B01748"/>
    <w:rsid w:val="00B01995"/>
    <w:rsid w:val="00B019BC"/>
    <w:rsid w:val="00B01D7B"/>
    <w:rsid w:val="00B01EF9"/>
    <w:rsid w:val="00B02118"/>
    <w:rsid w:val="00B026B4"/>
    <w:rsid w:val="00B02830"/>
    <w:rsid w:val="00B028F3"/>
    <w:rsid w:val="00B02A9C"/>
    <w:rsid w:val="00B034DF"/>
    <w:rsid w:val="00B03B8B"/>
    <w:rsid w:val="00B03DB7"/>
    <w:rsid w:val="00B03EA8"/>
    <w:rsid w:val="00B04430"/>
    <w:rsid w:val="00B04AE5"/>
    <w:rsid w:val="00B04C08"/>
    <w:rsid w:val="00B04EB5"/>
    <w:rsid w:val="00B05053"/>
    <w:rsid w:val="00B055E4"/>
    <w:rsid w:val="00B06123"/>
    <w:rsid w:val="00B06943"/>
    <w:rsid w:val="00B06ABD"/>
    <w:rsid w:val="00B06D06"/>
    <w:rsid w:val="00B071EC"/>
    <w:rsid w:val="00B072A1"/>
    <w:rsid w:val="00B073BE"/>
    <w:rsid w:val="00B07711"/>
    <w:rsid w:val="00B078D9"/>
    <w:rsid w:val="00B0799F"/>
    <w:rsid w:val="00B101B4"/>
    <w:rsid w:val="00B105C6"/>
    <w:rsid w:val="00B10709"/>
    <w:rsid w:val="00B10A99"/>
    <w:rsid w:val="00B10B04"/>
    <w:rsid w:val="00B116E6"/>
    <w:rsid w:val="00B11880"/>
    <w:rsid w:val="00B1189A"/>
    <w:rsid w:val="00B120A0"/>
    <w:rsid w:val="00B121FA"/>
    <w:rsid w:val="00B12834"/>
    <w:rsid w:val="00B128EA"/>
    <w:rsid w:val="00B12A9E"/>
    <w:rsid w:val="00B12F2F"/>
    <w:rsid w:val="00B130D7"/>
    <w:rsid w:val="00B1357B"/>
    <w:rsid w:val="00B13580"/>
    <w:rsid w:val="00B13993"/>
    <w:rsid w:val="00B1442D"/>
    <w:rsid w:val="00B145FE"/>
    <w:rsid w:val="00B14A5F"/>
    <w:rsid w:val="00B14BD4"/>
    <w:rsid w:val="00B14CA9"/>
    <w:rsid w:val="00B15031"/>
    <w:rsid w:val="00B16575"/>
    <w:rsid w:val="00B1693C"/>
    <w:rsid w:val="00B16AD2"/>
    <w:rsid w:val="00B16AE2"/>
    <w:rsid w:val="00B16D38"/>
    <w:rsid w:val="00B17079"/>
    <w:rsid w:val="00B17292"/>
    <w:rsid w:val="00B175E2"/>
    <w:rsid w:val="00B17C35"/>
    <w:rsid w:val="00B17C5F"/>
    <w:rsid w:val="00B17FA3"/>
    <w:rsid w:val="00B200FB"/>
    <w:rsid w:val="00B20FD6"/>
    <w:rsid w:val="00B21B38"/>
    <w:rsid w:val="00B2213C"/>
    <w:rsid w:val="00B22F3A"/>
    <w:rsid w:val="00B23262"/>
    <w:rsid w:val="00B232F8"/>
    <w:rsid w:val="00B2333E"/>
    <w:rsid w:val="00B2378C"/>
    <w:rsid w:val="00B23870"/>
    <w:rsid w:val="00B23C4B"/>
    <w:rsid w:val="00B23D55"/>
    <w:rsid w:val="00B24430"/>
    <w:rsid w:val="00B2488D"/>
    <w:rsid w:val="00B24C65"/>
    <w:rsid w:val="00B24ED4"/>
    <w:rsid w:val="00B25706"/>
    <w:rsid w:val="00B25BA1"/>
    <w:rsid w:val="00B25C60"/>
    <w:rsid w:val="00B2601A"/>
    <w:rsid w:val="00B2660F"/>
    <w:rsid w:val="00B2676B"/>
    <w:rsid w:val="00B2696D"/>
    <w:rsid w:val="00B26BBB"/>
    <w:rsid w:val="00B26D5F"/>
    <w:rsid w:val="00B3024B"/>
    <w:rsid w:val="00B3056C"/>
    <w:rsid w:val="00B30726"/>
    <w:rsid w:val="00B30D40"/>
    <w:rsid w:val="00B31EC3"/>
    <w:rsid w:val="00B31FC4"/>
    <w:rsid w:val="00B322EE"/>
    <w:rsid w:val="00B327C3"/>
    <w:rsid w:val="00B3287A"/>
    <w:rsid w:val="00B328C7"/>
    <w:rsid w:val="00B329EA"/>
    <w:rsid w:val="00B32BB1"/>
    <w:rsid w:val="00B33A20"/>
    <w:rsid w:val="00B34310"/>
    <w:rsid w:val="00B343A0"/>
    <w:rsid w:val="00B34471"/>
    <w:rsid w:val="00B344CE"/>
    <w:rsid w:val="00B34553"/>
    <w:rsid w:val="00B34561"/>
    <w:rsid w:val="00B34A4A"/>
    <w:rsid w:val="00B3514B"/>
    <w:rsid w:val="00B35343"/>
    <w:rsid w:val="00B355AE"/>
    <w:rsid w:val="00B3575D"/>
    <w:rsid w:val="00B35C87"/>
    <w:rsid w:val="00B35E08"/>
    <w:rsid w:val="00B36BA0"/>
    <w:rsid w:val="00B375ED"/>
    <w:rsid w:val="00B37CD1"/>
    <w:rsid w:val="00B403CC"/>
    <w:rsid w:val="00B40483"/>
    <w:rsid w:val="00B4053B"/>
    <w:rsid w:val="00B40A36"/>
    <w:rsid w:val="00B40E6B"/>
    <w:rsid w:val="00B41134"/>
    <w:rsid w:val="00B411D0"/>
    <w:rsid w:val="00B41914"/>
    <w:rsid w:val="00B41D37"/>
    <w:rsid w:val="00B4207C"/>
    <w:rsid w:val="00B42395"/>
    <w:rsid w:val="00B42881"/>
    <w:rsid w:val="00B43043"/>
    <w:rsid w:val="00B43341"/>
    <w:rsid w:val="00B434AF"/>
    <w:rsid w:val="00B4377B"/>
    <w:rsid w:val="00B437DF"/>
    <w:rsid w:val="00B438C0"/>
    <w:rsid w:val="00B44162"/>
    <w:rsid w:val="00B446DE"/>
    <w:rsid w:val="00B44BDB"/>
    <w:rsid w:val="00B44F21"/>
    <w:rsid w:val="00B45161"/>
    <w:rsid w:val="00B459DB"/>
    <w:rsid w:val="00B464AE"/>
    <w:rsid w:val="00B46AD0"/>
    <w:rsid w:val="00B46DD3"/>
    <w:rsid w:val="00B47105"/>
    <w:rsid w:val="00B47840"/>
    <w:rsid w:val="00B509F5"/>
    <w:rsid w:val="00B50C19"/>
    <w:rsid w:val="00B50CB4"/>
    <w:rsid w:val="00B50CD0"/>
    <w:rsid w:val="00B50FD9"/>
    <w:rsid w:val="00B51028"/>
    <w:rsid w:val="00B5159D"/>
    <w:rsid w:val="00B518D4"/>
    <w:rsid w:val="00B534CE"/>
    <w:rsid w:val="00B53B58"/>
    <w:rsid w:val="00B54267"/>
    <w:rsid w:val="00B54609"/>
    <w:rsid w:val="00B54B3D"/>
    <w:rsid w:val="00B54CA0"/>
    <w:rsid w:val="00B55991"/>
    <w:rsid w:val="00B5734E"/>
    <w:rsid w:val="00B5741E"/>
    <w:rsid w:val="00B57967"/>
    <w:rsid w:val="00B57BE3"/>
    <w:rsid w:val="00B6050E"/>
    <w:rsid w:val="00B606A8"/>
    <w:rsid w:val="00B60705"/>
    <w:rsid w:val="00B612D5"/>
    <w:rsid w:val="00B61943"/>
    <w:rsid w:val="00B61D0A"/>
    <w:rsid w:val="00B61FE6"/>
    <w:rsid w:val="00B6225C"/>
    <w:rsid w:val="00B624F1"/>
    <w:rsid w:val="00B62DA3"/>
    <w:rsid w:val="00B63023"/>
    <w:rsid w:val="00B631FC"/>
    <w:rsid w:val="00B6348A"/>
    <w:rsid w:val="00B63684"/>
    <w:rsid w:val="00B63733"/>
    <w:rsid w:val="00B63ABE"/>
    <w:rsid w:val="00B63BE1"/>
    <w:rsid w:val="00B640EA"/>
    <w:rsid w:val="00B643C1"/>
    <w:rsid w:val="00B64982"/>
    <w:rsid w:val="00B64F75"/>
    <w:rsid w:val="00B64FE7"/>
    <w:rsid w:val="00B6524B"/>
    <w:rsid w:val="00B65314"/>
    <w:rsid w:val="00B654C9"/>
    <w:rsid w:val="00B6568C"/>
    <w:rsid w:val="00B65697"/>
    <w:rsid w:val="00B657BA"/>
    <w:rsid w:val="00B65BC9"/>
    <w:rsid w:val="00B65DDD"/>
    <w:rsid w:val="00B6604A"/>
    <w:rsid w:val="00B660FE"/>
    <w:rsid w:val="00B661E6"/>
    <w:rsid w:val="00B66515"/>
    <w:rsid w:val="00B6673F"/>
    <w:rsid w:val="00B66AA1"/>
    <w:rsid w:val="00B66C9F"/>
    <w:rsid w:val="00B66D1D"/>
    <w:rsid w:val="00B67135"/>
    <w:rsid w:val="00B67177"/>
    <w:rsid w:val="00B672C4"/>
    <w:rsid w:val="00B67713"/>
    <w:rsid w:val="00B67E09"/>
    <w:rsid w:val="00B706CF"/>
    <w:rsid w:val="00B70DC6"/>
    <w:rsid w:val="00B70FAF"/>
    <w:rsid w:val="00B7115B"/>
    <w:rsid w:val="00B71676"/>
    <w:rsid w:val="00B71807"/>
    <w:rsid w:val="00B71E98"/>
    <w:rsid w:val="00B7215D"/>
    <w:rsid w:val="00B7235E"/>
    <w:rsid w:val="00B72966"/>
    <w:rsid w:val="00B72C77"/>
    <w:rsid w:val="00B730AF"/>
    <w:rsid w:val="00B7318F"/>
    <w:rsid w:val="00B73278"/>
    <w:rsid w:val="00B74143"/>
    <w:rsid w:val="00B74541"/>
    <w:rsid w:val="00B74A0E"/>
    <w:rsid w:val="00B752CB"/>
    <w:rsid w:val="00B756B5"/>
    <w:rsid w:val="00B75D55"/>
    <w:rsid w:val="00B763EE"/>
    <w:rsid w:val="00B76E30"/>
    <w:rsid w:val="00B775B7"/>
    <w:rsid w:val="00B802E0"/>
    <w:rsid w:val="00B8075A"/>
    <w:rsid w:val="00B80B31"/>
    <w:rsid w:val="00B818D9"/>
    <w:rsid w:val="00B81A3F"/>
    <w:rsid w:val="00B8268A"/>
    <w:rsid w:val="00B826AA"/>
    <w:rsid w:val="00B82956"/>
    <w:rsid w:val="00B8387E"/>
    <w:rsid w:val="00B83D0E"/>
    <w:rsid w:val="00B840A4"/>
    <w:rsid w:val="00B8450B"/>
    <w:rsid w:val="00B84864"/>
    <w:rsid w:val="00B84935"/>
    <w:rsid w:val="00B84A55"/>
    <w:rsid w:val="00B84C34"/>
    <w:rsid w:val="00B84F26"/>
    <w:rsid w:val="00B85795"/>
    <w:rsid w:val="00B85AF9"/>
    <w:rsid w:val="00B85DD6"/>
    <w:rsid w:val="00B86171"/>
    <w:rsid w:val="00B861B2"/>
    <w:rsid w:val="00B869DA"/>
    <w:rsid w:val="00B869F3"/>
    <w:rsid w:val="00B87206"/>
    <w:rsid w:val="00B872A8"/>
    <w:rsid w:val="00B87499"/>
    <w:rsid w:val="00B87982"/>
    <w:rsid w:val="00B879A5"/>
    <w:rsid w:val="00B87E80"/>
    <w:rsid w:val="00B87FD0"/>
    <w:rsid w:val="00B903A6"/>
    <w:rsid w:val="00B90BD3"/>
    <w:rsid w:val="00B90CF2"/>
    <w:rsid w:val="00B90E0D"/>
    <w:rsid w:val="00B90FCC"/>
    <w:rsid w:val="00B9119D"/>
    <w:rsid w:val="00B911E4"/>
    <w:rsid w:val="00B919C2"/>
    <w:rsid w:val="00B921A7"/>
    <w:rsid w:val="00B9237D"/>
    <w:rsid w:val="00B924D5"/>
    <w:rsid w:val="00B92D97"/>
    <w:rsid w:val="00B92FDA"/>
    <w:rsid w:val="00B931B6"/>
    <w:rsid w:val="00B9359A"/>
    <w:rsid w:val="00B93691"/>
    <w:rsid w:val="00B9384E"/>
    <w:rsid w:val="00B941A1"/>
    <w:rsid w:val="00B9438E"/>
    <w:rsid w:val="00B94981"/>
    <w:rsid w:val="00B94BF7"/>
    <w:rsid w:val="00B95050"/>
    <w:rsid w:val="00B9509F"/>
    <w:rsid w:val="00B9532D"/>
    <w:rsid w:val="00B9534E"/>
    <w:rsid w:val="00B95418"/>
    <w:rsid w:val="00B954E6"/>
    <w:rsid w:val="00B95811"/>
    <w:rsid w:val="00B95A6D"/>
    <w:rsid w:val="00B95E85"/>
    <w:rsid w:val="00B95F38"/>
    <w:rsid w:val="00B96452"/>
    <w:rsid w:val="00B96633"/>
    <w:rsid w:val="00B9683E"/>
    <w:rsid w:val="00B968F1"/>
    <w:rsid w:val="00B96928"/>
    <w:rsid w:val="00B96A8B"/>
    <w:rsid w:val="00B96D9D"/>
    <w:rsid w:val="00B970B8"/>
    <w:rsid w:val="00B97128"/>
    <w:rsid w:val="00B97A7F"/>
    <w:rsid w:val="00B97DF9"/>
    <w:rsid w:val="00BA00A6"/>
    <w:rsid w:val="00BA0244"/>
    <w:rsid w:val="00BA0304"/>
    <w:rsid w:val="00BA071C"/>
    <w:rsid w:val="00BA0A7B"/>
    <w:rsid w:val="00BA0D1C"/>
    <w:rsid w:val="00BA1113"/>
    <w:rsid w:val="00BA11C4"/>
    <w:rsid w:val="00BA1A28"/>
    <w:rsid w:val="00BA1C2C"/>
    <w:rsid w:val="00BA1F16"/>
    <w:rsid w:val="00BA216F"/>
    <w:rsid w:val="00BA243F"/>
    <w:rsid w:val="00BA2749"/>
    <w:rsid w:val="00BA2C1F"/>
    <w:rsid w:val="00BA2F21"/>
    <w:rsid w:val="00BA314B"/>
    <w:rsid w:val="00BA3399"/>
    <w:rsid w:val="00BA3C0D"/>
    <w:rsid w:val="00BA3C38"/>
    <w:rsid w:val="00BA3ECC"/>
    <w:rsid w:val="00BA4BD4"/>
    <w:rsid w:val="00BA5190"/>
    <w:rsid w:val="00BA54F4"/>
    <w:rsid w:val="00BA5578"/>
    <w:rsid w:val="00BA566F"/>
    <w:rsid w:val="00BA6304"/>
    <w:rsid w:val="00BA69A3"/>
    <w:rsid w:val="00BA6A9C"/>
    <w:rsid w:val="00BA6D53"/>
    <w:rsid w:val="00BB00B4"/>
    <w:rsid w:val="00BB02F4"/>
    <w:rsid w:val="00BB03BB"/>
    <w:rsid w:val="00BB0487"/>
    <w:rsid w:val="00BB05B4"/>
    <w:rsid w:val="00BB0FC7"/>
    <w:rsid w:val="00BB12B0"/>
    <w:rsid w:val="00BB1337"/>
    <w:rsid w:val="00BB1413"/>
    <w:rsid w:val="00BB18F4"/>
    <w:rsid w:val="00BB1D05"/>
    <w:rsid w:val="00BB2384"/>
    <w:rsid w:val="00BB2690"/>
    <w:rsid w:val="00BB276C"/>
    <w:rsid w:val="00BB2D65"/>
    <w:rsid w:val="00BB32BE"/>
    <w:rsid w:val="00BB3990"/>
    <w:rsid w:val="00BB39D1"/>
    <w:rsid w:val="00BB3E44"/>
    <w:rsid w:val="00BB3ED5"/>
    <w:rsid w:val="00BB42C0"/>
    <w:rsid w:val="00BB4627"/>
    <w:rsid w:val="00BB4790"/>
    <w:rsid w:val="00BB545F"/>
    <w:rsid w:val="00BB59F5"/>
    <w:rsid w:val="00BB6496"/>
    <w:rsid w:val="00BB67FE"/>
    <w:rsid w:val="00BB6F0D"/>
    <w:rsid w:val="00BB7718"/>
    <w:rsid w:val="00BB7BA4"/>
    <w:rsid w:val="00BB7DC5"/>
    <w:rsid w:val="00BC025E"/>
    <w:rsid w:val="00BC0531"/>
    <w:rsid w:val="00BC0C7F"/>
    <w:rsid w:val="00BC1A04"/>
    <w:rsid w:val="00BC1E97"/>
    <w:rsid w:val="00BC1EC7"/>
    <w:rsid w:val="00BC22A9"/>
    <w:rsid w:val="00BC2598"/>
    <w:rsid w:val="00BC2C1A"/>
    <w:rsid w:val="00BC322F"/>
    <w:rsid w:val="00BC343B"/>
    <w:rsid w:val="00BC34F6"/>
    <w:rsid w:val="00BC41D1"/>
    <w:rsid w:val="00BC4A49"/>
    <w:rsid w:val="00BC4AB0"/>
    <w:rsid w:val="00BC4B69"/>
    <w:rsid w:val="00BC4C89"/>
    <w:rsid w:val="00BC4F59"/>
    <w:rsid w:val="00BC5BB3"/>
    <w:rsid w:val="00BC5D09"/>
    <w:rsid w:val="00BC64A7"/>
    <w:rsid w:val="00BC70F0"/>
    <w:rsid w:val="00BC7143"/>
    <w:rsid w:val="00BC7764"/>
    <w:rsid w:val="00BC7D67"/>
    <w:rsid w:val="00BC7E32"/>
    <w:rsid w:val="00BD0140"/>
    <w:rsid w:val="00BD022D"/>
    <w:rsid w:val="00BD04B9"/>
    <w:rsid w:val="00BD0F14"/>
    <w:rsid w:val="00BD1071"/>
    <w:rsid w:val="00BD10FC"/>
    <w:rsid w:val="00BD162F"/>
    <w:rsid w:val="00BD212A"/>
    <w:rsid w:val="00BD2618"/>
    <w:rsid w:val="00BD274E"/>
    <w:rsid w:val="00BD27A8"/>
    <w:rsid w:val="00BD2E89"/>
    <w:rsid w:val="00BD3365"/>
    <w:rsid w:val="00BD3524"/>
    <w:rsid w:val="00BD3B7B"/>
    <w:rsid w:val="00BD3D37"/>
    <w:rsid w:val="00BD4A29"/>
    <w:rsid w:val="00BD4ACE"/>
    <w:rsid w:val="00BD50D5"/>
    <w:rsid w:val="00BD55DF"/>
    <w:rsid w:val="00BD5647"/>
    <w:rsid w:val="00BD5C93"/>
    <w:rsid w:val="00BD5E4C"/>
    <w:rsid w:val="00BD61AA"/>
    <w:rsid w:val="00BD662A"/>
    <w:rsid w:val="00BD682D"/>
    <w:rsid w:val="00BD6F79"/>
    <w:rsid w:val="00BD75E4"/>
    <w:rsid w:val="00BD76C2"/>
    <w:rsid w:val="00BD78BC"/>
    <w:rsid w:val="00BD7F89"/>
    <w:rsid w:val="00BD7FD9"/>
    <w:rsid w:val="00BE046A"/>
    <w:rsid w:val="00BE047E"/>
    <w:rsid w:val="00BE07EC"/>
    <w:rsid w:val="00BE080D"/>
    <w:rsid w:val="00BE0C15"/>
    <w:rsid w:val="00BE0F09"/>
    <w:rsid w:val="00BE13BA"/>
    <w:rsid w:val="00BE149A"/>
    <w:rsid w:val="00BE1576"/>
    <w:rsid w:val="00BE16AB"/>
    <w:rsid w:val="00BE1E2F"/>
    <w:rsid w:val="00BE244A"/>
    <w:rsid w:val="00BE250B"/>
    <w:rsid w:val="00BE2666"/>
    <w:rsid w:val="00BE2B0A"/>
    <w:rsid w:val="00BE3201"/>
    <w:rsid w:val="00BE335A"/>
    <w:rsid w:val="00BE3962"/>
    <w:rsid w:val="00BE3A7F"/>
    <w:rsid w:val="00BE3C61"/>
    <w:rsid w:val="00BE4695"/>
    <w:rsid w:val="00BE5566"/>
    <w:rsid w:val="00BE5675"/>
    <w:rsid w:val="00BE5B31"/>
    <w:rsid w:val="00BE5B37"/>
    <w:rsid w:val="00BE5EA6"/>
    <w:rsid w:val="00BE676B"/>
    <w:rsid w:val="00BE6A1E"/>
    <w:rsid w:val="00BE6A8F"/>
    <w:rsid w:val="00BE7263"/>
    <w:rsid w:val="00BE738E"/>
    <w:rsid w:val="00BE73C2"/>
    <w:rsid w:val="00BE752A"/>
    <w:rsid w:val="00BE7FC7"/>
    <w:rsid w:val="00BE7FEC"/>
    <w:rsid w:val="00BF03D9"/>
    <w:rsid w:val="00BF0832"/>
    <w:rsid w:val="00BF1559"/>
    <w:rsid w:val="00BF1863"/>
    <w:rsid w:val="00BF1F9D"/>
    <w:rsid w:val="00BF208F"/>
    <w:rsid w:val="00BF2261"/>
    <w:rsid w:val="00BF2554"/>
    <w:rsid w:val="00BF25B1"/>
    <w:rsid w:val="00BF25E3"/>
    <w:rsid w:val="00BF29F3"/>
    <w:rsid w:val="00BF36D1"/>
    <w:rsid w:val="00BF37F4"/>
    <w:rsid w:val="00BF3818"/>
    <w:rsid w:val="00BF3C41"/>
    <w:rsid w:val="00BF4024"/>
    <w:rsid w:val="00BF444D"/>
    <w:rsid w:val="00BF4C63"/>
    <w:rsid w:val="00BF502B"/>
    <w:rsid w:val="00BF5984"/>
    <w:rsid w:val="00BF59D8"/>
    <w:rsid w:val="00BF5ACC"/>
    <w:rsid w:val="00BF5D45"/>
    <w:rsid w:val="00BF5D51"/>
    <w:rsid w:val="00BF60D2"/>
    <w:rsid w:val="00BF6198"/>
    <w:rsid w:val="00BF657B"/>
    <w:rsid w:val="00BF685C"/>
    <w:rsid w:val="00BF6C58"/>
    <w:rsid w:val="00BF6C6D"/>
    <w:rsid w:val="00BF6D0E"/>
    <w:rsid w:val="00BF6FB4"/>
    <w:rsid w:val="00BF72F7"/>
    <w:rsid w:val="00BF77BF"/>
    <w:rsid w:val="00BF7E37"/>
    <w:rsid w:val="00C0017D"/>
    <w:rsid w:val="00C001D2"/>
    <w:rsid w:val="00C01893"/>
    <w:rsid w:val="00C019FA"/>
    <w:rsid w:val="00C01BB6"/>
    <w:rsid w:val="00C01D39"/>
    <w:rsid w:val="00C0222B"/>
    <w:rsid w:val="00C024AA"/>
    <w:rsid w:val="00C02A0C"/>
    <w:rsid w:val="00C02F61"/>
    <w:rsid w:val="00C02F85"/>
    <w:rsid w:val="00C02F8A"/>
    <w:rsid w:val="00C03069"/>
    <w:rsid w:val="00C03951"/>
    <w:rsid w:val="00C03C4C"/>
    <w:rsid w:val="00C03FEC"/>
    <w:rsid w:val="00C0433E"/>
    <w:rsid w:val="00C04518"/>
    <w:rsid w:val="00C05201"/>
    <w:rsid w:val="00C05983"/>
    <w:rsid w:val="00C060E2"/>
    <w:rsid w:val="00C06F43"/>
    <w:rsid w:val="00C070B0"/>
    <w:rsid w:val="00C0719D"/>
    <w:rsid w:val="00C07236"/>
    <w:rsid w:val="00C0727F"/>
    <w:rsid w:val="00C073E5"/>
    <w:rsid w:val="00C10008"/>
    <w:rsid w:val="00C108E3"/>
    <w:rsid w:val="00C11283"/>
    <w:rsid w:val="00C112CD"/>
    <w:rsid w:val="00C1152E"/>
    <w:rsid w:val="00C12062"/>
    <w:rsid w:val="00C12118"/>
    <w:rsid w:val="00C12E73"/>
    <w:rsid w:val="00C13108"/>
    <w:rsid w:val="00C13392"/>
    <w:rsid w:val="00C13414"/>
    <w:rsid w:val="00C14259"/>
    <w:rsid w:val="00C1430D"/>
    <w:rsid w:val="00C14B35"/>
    <w:rsid w:val="00C15268"/>
    <w:rsid w:val="00C15376"/>
    <w:rsid w:val="00C162BC"/>
    <w:rsid w:val="00C16750"/>
    <w:rsid w:val="00C16F62"/>
    <w:rsid w:val="00C1713B"/>
    <w:rsid w:val="00C176C0"/>
    <w:rsid w:val="00C1775C"/>
    <w:rsid w:val="00C17AC8"/>
    <w:rsid w:val="00C20A26"/>
    <w:rsid w:val="00C20C31"/>
    <w:rsid w:val="00C20C85"/>
    <w:rsid w:val="00C213A3"/>
    <w:rsid w:val="00C21658"/>
    <w:rsid w:val="00C217DB"/>
    <w:rsid w:val="00C21FFA"/>
    <w:rsid w:val="00C22593"/>
    <w:rsid w:val="00C230FF"/>
    <w:rsid w:val="00C235E1"/>
    <w:rsid w:val="00C23791"/>
    <w:rsid w:val="00C2382E"/>
    <w:rsid w:val="00C23A7F"/>
    <w:rsid w:val="00C23B03"/>
    <w:rsid w:val="00C23B35"/>
    <w:rsid w:val="00C23D45"/>
    <w:rsid w:val="00C23FDE"/>
    <w:rsid w:val="00C2413A"/>
    <w:rsid w:val="00C2443F"/>
    <w:rsid w:val="00C24759"/>
    <w:rsid w:val="00C248BC"/>
    <w:rsid w:val="00C24A54"/>
    <w:rsid w:val="00C24DE2"/>
    <w:rsid w:val="00C25766"/>
    <w:rsid w:val="00C258AD"/>
    <w:rsid w:val="00C25AC1"/>
    <w:rsid w:val="00C25AF0"/>
    <w:rsid w:val="00C25DDF"/>
    <w:rsid w:val="00C26176"/>
    <w:rsid w:val="00C2626C"/>
    <w:rsid w:val="00C26A07"/>
    <w:rsid w:val="00C26BA2"/>
    <w:rsid w:val="00C2779B"/>
    <w:rsid w:val="00C279BC"/>
    <w:rsid w:val="00C27F97"/>
    <w:rsid w:val="00C3041D"/>
    <w:rsid w:val="00C30ADB"/>
    <w:rsid w:val="00C30B02"/>
    <w:rsid w:val="00C30DBE"/>
    <w:rsid w:val="00C31130"/>
    <w:rsid w:val="00C31303"/>
    <w:rsid w:val="00C317B4"/>
    <w:rsid w:val="00C31A16"/>
    <w:rsid w:val="00C320DA"/>
    <w:rsid w:val="00C328CF"/>
    <w:rsid w:val="00C32DED"/>
    <w:rsid w:val="00C332D4"/>
    <w:rsid w:val="00C33353"/>
    <w:rsid w:val="00C333B5"/>
    <w:rsid w:val="00C334D6"/>
    <w:rsid w:val="00C33B91"/>
    <w:rsid w:val="00C33CBD"/>
    <w:rsid w:val="00C342D1"/>
    <w:rsid w:val="00C347FA"/>
    <w:rsid w:val="00C35271"/>
    <w:rsid w:val="00C353D6"/>
    <w:rsid w:val="00C35A62"/>
    <w:rsid w:val="00C35C50"/>
    <w:rsid w:val="00C35CB8"/>
    <w:rsid w:val="00C35DD5"/>
    <w:rsid w:val="00C36223"/>
    <w:rsid w:val="00C365BE"/>
    <w:rsid w:val="00C3697B"/>
    <w:rsid w:val="00C369AF"/>
    <w:rsid w:val="00C369C2"/>
    <w:rsid w:val="00C36E93"/>
    <w:rsid w:val="00C36FE7"/>
    <w:rsid w:val="00C37300"/>
    <w:rsid w:val="00C373BD"/>
    <w:rsid w:val="00C379F6"/>
    <w:rsid w:val="00C37B8E"/>
    <w:rsid w:val="00C37C8D"/>
    <w:rsid w:val="00C37E19"/>
    <w:rsid w:val="00C37E84"/>
    <w:rsid w:val="00C405F8"/>
    <w:rsid w:val="00C40973"/>
    <w:rsid w:val="00C40AB9"/>
    <w:rsid w:val="00C40EE4"/>
    <w:rsid w:val="00C4197B"/>
    <w:rsid w:val="00C41F53"/>
    <w:rsid w:val="00C4213D"/>
    <w:rsid w:val="00C42524"/>
    <w:rsid w:val="00C427C5"/>
    <w:rsid w:val="00C4289E"/>
    <w:rsid w:val="00C429DE"/>
    <w:rsid w:val="00C42B7B"/>
    <w:rsid w:val="00C42F73"/>
    <w:rsid w:val="00C4365C"/>
    <w:rsid w:val="00C4371B"/>
    <w:rsid w:val="00C437EE"/>
    <w:rsid w:val="00C44AFD"/>
    <w:rsid w:val="00C45684"/>
    <w:rsid w:val="00C45784"/>
    <w:rsid w:val="00C45977"/>
    <w:rsid w:val="00C462FE"/>
    <w:rsid w:val="00C4665B"/>
    <w:rsid w:val="00C46901"/>
    <w:rsid w:val="00C46902"/>
    <w:rsid w:val="00C46D7E"/>
    <w:rsid w:val="00C47740"/>
    <w:rsid w:val="00C50309"/>
    <w:rsid w:val="00C503B4"/>
    <w:rsid w:val="00C50D1B"/>
    <w:rsid w:val="00C514A0"/>
    <w:rsid w:val="00C51A96"/>
    <w:rsid w:val="00C51AD4"/>
    <w:rsid w:val="00C51D96"/>
    <w:rsid w:val="00C52163"/>
    <w:rsid w:val="00C52748"/>
    <w:rsid w:val="00C527D7"/>
    <w:rsid w:val="00C529C6"/>
    <w:rsid w:val="00C529EE"/>
    <w:rsid w:val="00C539E9"/>
    <w:rsid w:val="00C54223"/>
    <w:rsid w:val="00C54922"/>
    <w:rsid w:val="00C5537E"/>
    <w:rsid w:val="00C55BC9"/>
    <w:rsid w:val="00C55F69"/>
    <w:rsid w:val="00C56B77"/>
    <w:rsid w:val="00C572BC"/>
    <w:rsid w:val="00C577B0"/>
    <w:rsid w:val="00C579EF"/>
    <w:rsid w:val="00C57A34"/>
    <w:rsid w:val="00C57AC4"/>
    <w:rsid w:val="00C60199"/>
    <w:rsid w:val="00C60B9E"/>
    <w:rsid w:val="00C60EE5"/>
    <w:rsid w:val="00C6130E"/>
    <w:rsid w:val="00C61829"/>
    <w:rsid w:val="00C61B8D"/>
    <w:rsid w:val="00C622F6"/>
    <w:rsid w:val="00C62B0B"/>
    <w:rsid w:val="00C62C16"/>
    <w:rsid w:val="00C62DF9"/>
    <w:rsid w:val="00C632B4"/>
    <w:rsid w:val="00C639BA"/>
    <w:rsid w:val="00C63A41"/>
    <w:rsid w:val="00C63A54"/>
    <w:rsid w:val="00C63E4C"/>
    <w:rsid w:val="00C64438"/>
    <w:rsid w:val="00C64463"/>
    <w:rsid w:val="00C64759"/>
    <w:rsid w:val="00C64C2B"/>
    <w:rsid w:val="00C64E48"/>
    <w:rsid w:val="00C65150"/>
    <w:rsid w:val="00C651E0"/>
    <w:rsid w:val="00C652A6"/>
    <w:rsid w:val="00C665B0"/>
    <w:rsid w:val="00C67745"/>
    <w:rsid w:val="00C67B0E"/>
    <w:rsid w:val="00C7052B"/>
    <w:rsid w:val="00C705CD"/>
    <w:rsid w:val="00C70914"/>
    <w:rsid w:val="00C710DD"/>
    <w:rsid w:val="00C7182F"/>
    <w:rsid w:val="00C719D5"/>
    <w:rsid w:val="00C7211B"/>
    <w:rsid w:val="00C721AB"/>
    <w:rsid w:val="00C72493"/>
    <w:rsid w:val="00C728FF"/>
    <w:rsid w:val="00C72913"/>
    <w:rsid w:val="00C72E75"/>
    <w:rsid w:val="00C72FC9"/>
    <w:rsid w:val="00C73148"/>
    <w:rsid w:val="00C734CA"/>
    <w:rsid w:val="00C7378B"/>
    <w:rsid w:val="00C737C9"/>
    <w:rsid w:val="00C73F46"/>
    <w:rsid w:val="00C74D5E"/>
    <w:rsid w:val="00C74E4C"/>
    <w:rsid w:val="00C74FA1"/>
    <w:rsid w:val="00C75C95"/>
    <w:rsid w:val="00C75F31"/>
    <w:rsid w:val="00C76C5B"/>
    <w:rsid w:val="00C7711E"/>
    <w:rsid w:val="00C776B6"/>
    <w:rsid w:val="00C77972"/>
    <w:rsid w:val="00C77A37"/>
    <w:rsid w:val="00C77D65"/>
    <w:rsid w:val="00C80217"/>
    <w:rsid w:val="00C8169A"/>
    <w:rsid w:val="00C81854"/>
    <w:rsid w:val="00C81BC9"/>
    <w:rsid w:val="00C81D4F"/>
    <w:rsid w:val="00C827B8"/>
    <w:rsid w:val="00C828EB"/>
    <w:rsid w:val="00C833A6"/>
    <w:rsid w:val="00C8384D"/>
    <w:rsid w:val="00C83C6C"/>
    <w:rsid w:val="00C84071"/>
    <w:rsid w:val="00C84188"/>
    <w:rsid w:val="00C84DE2"/>
    <w:rsid w:val="00C8553E"/>
    <w:rsid w:val="00C8574A"/>
    <w:rsid w:val="00C8583E"/>
    <w:rsid w:val="00C8653F"/>
    <w:rsid w:val="00C8677F"/>
    <w:rsid w:val="00C86967"/>
    <w:rsid w:val="00C86C9C"/>
    <w:rsid w:val="00C86D1C"/>
    <w:rsid w:val="00C870BE"/>
    <w:rsid w:val="00C870FC"/>
    <w:rsid w:val="00C879B2"/>
    <w:rsid w:val="00C87BA4"/>
    <w:rsid w:val="00C87CA8"/>
    <w:rsid w:val="00C9014D"/>
    <w:rsid w:val="00C90563"/>
    <w:rsid w:val="00C90AE5"/>
    <w:rsid w:val="00C90E29"/>
    <w:rsid w:val="00C90EC6"/>
    <w:rsid w:val="00C90F24"/>
    <w:rsid w:val="00C91304"/>
    <w:rsid w:val="00C923BB"/>
    <w:rsid w:val="00C92561"/>
    <w:rsid w:val="00C929C0"/>
    <w:rsid w:val="00C92BC6"/>
    <w:rsid w:val="00C92D86"/>
    <w:rsid w:val="00C93908"/>
    <w:rsid w:val="00C939DD"/>
    <w:rsid w:val="00C93BC4"/>
    <w:rsid w:val="00C941FF"/>
    <w:rsid w:val="00C942FE"/>
    <w:rsid w:val="00C94A2F"/>
    <w:rsid w:val="00C94C2A"/>
    <w:rsid w:val="00C94EBB"/>
    <w:rsid w:val="00C94F5D"/>
    <w:rsid w:val="00C953B7"/>
    <w:rsid w:val="00C96373"/>
    <w:rsid w:val="00C972F9"/>
    <w:rsid w:val="00C97401"/>
    <w:rsid w:val="00C97B38"/>
    <w:rsid w:val="00C97DF0"/>
    <w:rsid w:val="00CA01C8"/>
    <w:rsid w:val="00CA0249"/>
    <w:rsid w:val="00CA030B"/>
    <w:rsid w:val="00CA0428"/>
    <w:rsid w:val="00CA0476"/>
    <w:rsid w:val="00CA0571"/>
    <w:rsid w:val="00CA0D2D"/>
    <w:rsid w:val="00CA0E6D"/>
    <w:rsid w:val="00CA148E"/>
    <w:rsid w:val="00CA1C82"/>
    <w:rsid w:val="00CA1E62"/>
    <w:rsid w:val="00CA2807"/>
    <w:rsid w:val="00CA2CCE"/>
    <w:rsid w:val="00CA3823"/>
    <w:rsid w:val="00CA3E9A"/>
    <w:rsid w:val="00CA4039"/>
    <w:rsid w:val="00CA44C1"/>
    <w:rsid w:val="00CA45CA"/>
    <w:rsid w:val="00CA49A0"/>
    <w:rsid w:val="00CA4A65"/>
    <w:rsid w:val="00CA4A7B"/>
    <w:rsid w:val="00CA4A87"/>
    <w:rsid w:val="00CA4FD6"/>
    <w:rsid w:val="00CA5299"/>
    <w:rsid w:val="00CA54A5"/>
    <w:rsid w:val="00CA5B05"/>
    <w:rsid w:val="00CA5BA7"/>
    <w:rsid w:val="00CA5CEB"/>
    <w:rsid w:val="00CA5E43"/>
    <w:rsid w:val="00CA636A"/>
    <w:rsid w:val="00CA6BA5"/>
    <w:rsid w:val="00CA6D5C"/>
    <w:rsid w:val="00CA6E58"/>
    <w:rsid w:val="00CA709C"/>
    <w:rsid w:val="00CA70B3"/>
    <w:rsid w:val="00CA7332"/>
    <w:rsid w:val="00CA7516"/>
    <w:rsid w:val="00CA7C87"/>
    <w:rsid w:val="00CB011A"/>
    <w:rsid w:val="00CB018A"/>
    <w:rsid w:val="00CB01AF"/>
    <w:rsid w:val="00CB0452"/>
    <w:rsid w:val="00CB04B2"/>
    <w:rsid w:val="00CB0A1A"/>
    <w:rsid w:val="00CB0D20"/>
    <w:rsid w:val="00CB16FE"/>
    <w:rsid w:val="00CB17C2"/>
    <w:rsid w:val="00CB18C6"/>
    <w:rsid w:val="00CB18F6"/>
    <w:rsid w:val="00CB1D53"/>
    <w:rsid w:val="00CB271E"/>
    <w:rsid w:val="00CB2CDC"/>
    <w:rsid w:val="00CB2D42"/>
    <w:rsid w:val="00CB3297"/>
    <w:rsid w:val="00CB349E"/>
    <w:rsid w:val="00CB379A"/>
    <w:rsid w:val="00CB3900"/>
    <w:rsid w:val="00CB5256"/>
    <w:rsid w:val="00CB63A3"/>
    <w:rsid w:val="00CB6A65"/>
    <w:rsid w:val="00CB706D"/>
    <w:rsid w:val="00CB7191"/>
    <w:rsid w:val="00CB75A4"/>
    <w:rsid w:val="00CB79D1"/>
    <w:rsid w:val="00CB7A4C"/>
    <w:rsid w:val="00CB7D0D"/>
    <w:rsid w:val="00CC0608"/>
    <w:rsid w:val="00CC0C1C"/>
    <w:rsid w:val="00CC0ECA"/>
    <w:rsid w:val="00CC1166"/>
    <w:rsid w:val="00CC1236"/>
    <w:rsid w:val="00CC1724"/>
    <w:rsid w:val="00CC1991"/>
    <w:rsid w:val="00CC1C09"/>
    <w:rsid w:val="00CC1F26"/>
    <w:rsid w:val="00CC2857"/>
    <w:rsid w:val="00CC28B1"/>
    <w:rsid w:val="00CC2C58"/>
    <w:rsid w:val="00CC2C67"/>
    <w:rsid w:val="00CC2FC1"/>
    <w:rsid w:val="00CC33C6"/>
    <w:rsid w:val="00CC33EC"/>
    <w:rsid w:val="00CC34E0"/>
    <w:rsid w:val="00CC3722"/>
    <w:rsid w:val="00CC3770"/>
    <w:rsid w:val="00CC3C0D"/>
    <w:rsid w:val="00CC3C93"/>
    <w:rsid w:val="00CC3D69"/>
    <w:rsid w:val="00CC4528"/>
    <w:rsid w:val="00CC476D"/>
    <w:rsid w:val="00CC4BE4"/>
    <w:rsid w:val="00CC4FFE"/>
    <w:rsid w:val="00CC51EB"/>
    <w:rsid w:val="00CC540A"/>
    <w:rsid w:val="00CC5787"/>
    <w:rsid w:val="00CC6203"/>
    <w:rsid w:val="00CC6522"/>
    <w:rsid w:val="00CC6802"/>
    <w:rsid w:val="00CC6837"/>
    <w:rsid w:val="00CC6DB3"/>
    <w:rsid w:val="00CC7499"/>
    <w:rsid w:val="00CC75BB"/>
    <w:rsid w:val="00CC77E2"/>
    <w:rsid w:val="00CC7B97"/>
    <w:rsid w:val="00CC7FEA"/>
    <w:rsid w:val="00CD04EB"/>
    <w:rsid w:val="00CD098C"/>
    <w:rsid w:val="00CD0CED"/>
    <w:rsid w:val="00CD1849"/>
    <w:rsid w:val="00CD21C0"/>
    <w:rsid w:val="00CD314D"/>
    <w:rsid w:val="00CD3567"/>
    <w:rsid w:val="00CD3D5B"/>
    <w:rsid w:val="00CD3FDA"/>
    <w:rsid w:val="00CD42DA"/>
    <w:rsid w:val="00CD436D"/>
    <w:rsid w:val="00CD4913"/>
    <w:rsid w:val="00CD4B20"/>
    <w:rsid w:val="00CD4CF6"/>
    <w:rsid w:val="00CD4DE0"/>
    <w:rsid w:val="00CD555D"/>
    <w:rsid w:val="00CD5638"/>
    <w:rsid w:val="00CD5B69"/>
    <w:rsid w:val="00CD6ACF"/>
    <w:rsid w:val="00CD6F19"/>
    <w:rsid w:val="00CD6F69"/>
    <w:rsid w:val="00CD7091"/>
    <w:rsid w:val="00CE02FB"/>
    <w:rsid w:val="00CE0852"/>
    <w:rsid w:val="00CE0E1C"/>
    <w:rsid w:val="00CE1021"/>
    <w:rsid w:val="00CE1243"/>
    <w:rsid w:val="00CE179F"/>
    <w:rsid w:val="00CE224E"/>
    <w:rsid w:val="00CE22EF"/>
    <w:rsid w:val="00CE2401"/>
    <w:rsid w:val="00CE2669"/>
    <w:rsid w:val="00CE2788"/>
    <w:rsid w:val="00CE2A06"/>
    <w:rsid w:val="00CE3609"/>
    <w:rsid w:val="00CE3FF7"/>
    <w:rsid w:val="00CE40F4"/>
    <w:rsid w:val="00CE41D7"/>
    <w:rsid w:val="00CE4624"/>
    <w:rsid w:val="00CE4A72"/>
    <w:rsid w:val="00CE4DEF"/>
    <w:rsid w:val="00CE5099"/>
    <w:rsid w:val="00CE552F"/>
    <w:rsid w:val="00CE55C5"/>
    <w:rsid w:val="00CE5DEE"/>
    <w:rsid w:val="00CE5F86"/>
    <w:rsid w:val="00CE680B"/>
    <w:rsid w:val="00CE6944"/>
    <w:rsid w:val="00CE6DA3"/>
    <w:rsid w:val="00CE723E"/>
    <w:rsid w:val="00CE7CA5"/>
    <w:rsid w:val="00CE7DC2"/>
    <w:rsid w:val="00CF0584"/>
    <w:rsid w:val="00CF06F3"/>
    <w:rsid w:val="00CF13C0"/>
    <w:rsid w:val="00CF1546"/>
    <w:rsid w:val="00CF199A"/>
    <w:rsid w:val="00CF1AD2"/>
    <w:rsid w:val="00CF1FC2"/>
    <w:rsid w:val="00CF2245"/>
    <w:rsid w:val="00CF23F3"/>
    <w:rsid w:val="00CF24D9"/>
    <w:rsid w:val="00CF25F4"/>
    <w:rsid w:val="00CF26F7"/>
    <w:rsid w:val="00CF3127"/>
    <w:rsid w:val="00CF31B7"/>
    <w:rsid w:val="00CF3629"/>
    <w:rsid w:val="00CF3990"/>
    <w:rsid w:val="00CF39F8"/>
    <w:rsid w:val="00CF3E09"/>
    <w:rsid w:val="00CF4C20"/>
    <w:rsid w:val="00CF4E0F"/>
    <w:rsid w:val="00CF5869"/>
    <w:rsid w:val="00CF5964"/>
    <w:rsid w:val="00CF60E3"/>
    <w:rsid w:val="00CF6186"/>
    <w:rsid w:val="00CF6547"/>
    <w:rsid w:val="00CF65D1"/>
    <w:rsid w:val="00CF71C0"/>
    <w:rsid w:val="00CF7B47"/>
    <w:rsid w:val="00CF7CE1"/>
    <w:rsid w:val="00D0011B"/>
    <w:rsid w:val="00D00E03"/>
    <w:rsid w:val="00D01434"/>
    <w:rsid w:val="00D0146F"/>
    <w:rsid w:val="00D01569"/>
    <w:rsid w:val="00D01EDD"/>
    <w:rsid w:val="00D020AE"/>
    <w:rsid w:val="00D023D7"/>
    <w:rsid w:val="00D0318B"/>
    <w:rsid w:val="00D04331"/>
    <w:rsid w:val="00D0498B"/>
    <w:rsid w:val="00D055F6"/>
    <w:rsid w:val="00D05B7A"/>
    <w:rsid w:val="00D067BD"/>
    <w:rsid w:val="00D0688E"/>
    <w:rsid w:val="00D06EA4"/>
    <w:rsid w:val="00D0748B"/>
    <w:rsid w:val="00D07574"/>
    <w:rsid w:val="00D07853"/>
    <w:rsid w:val="00D100A2"/>
    <w:rsid w:val="00D1118D"/>
    <w:rsid w:val="00D111B4"/>
    <w:rsid w:val="00D1127A"/>
    <w:rsid w:val="00D116C3"/>
    <w:rsid w:val="00D11C98"/>
    <w:rsid w:val="00D11DCF"/>
    <w:rsid w:val="00D11F13"/>
    <w:rsid w:val="00D11FA9"/>
    <w:rsid w:val="00D128EE"/>
    <w:rsid w:val="00D12C4A"/>
    <w:rsid w:val="00D132DC"/>
    <w:rsid w:val="00D13625"/>
    <w:rsid w:val="00D14258"/>
    <w:rsid w:val="00D14AB6"/>
    <w:rsid w:val="00D14D4F"/>
    <w:rsid w:val="00D159CE"/>
    <w:rsid w:val="00D15B5E"/>
    <w:rsid w:val="00D15F19"/>
    <w:rsid w:val="00D160AC"/>
    <w:rsid w:val="00D1610A"/>
    <w:rsid w:val="00D16883"/>
    <w:rsid w:val="00D16AD0"/>
    <w:rsid w:val="00D16C7E"/>
    <w:rsid w:val="00D16DF0"/>
    <w:rsid w:val="00D16E3B"/>
    <w:rsid w:val="00D171C0"/>
    <w:rsid w:val="00D177F7"/>
    <w:rsid w:val="00D17B2B"/>
    <w:rsid w:val="00D17E2A"/>
    <w:rsid w:val="00D20662"/>
    <w:rsid w:val="00D20A32"/>
    <w:rsid w:val="00D20A84"/>
    <w:rsid w:val="00D20E1B"/>
    <w:rsid w:val="00D21A24"/>
    <w:rsid w:val="00D21BB2"/>
    <w:rsid w:val="00D21DFA"/>
    <w:rsid w:val="00D22A5C"/>
    <w:rsid w:val="00D2338E"/>
    <w:rsid w:val="00D23F47"/>
    <w:rsid w:val="00D23F67"/>
    <w:rsid w:val="00D246A8"/>
    <w:rsid w:val="00D247D4"/>
    <w:rsid w:val="00D24BE5"/>
    <w:rsid w:val="00D24EA4"/>
    <w:rsid w:val="00D2522B"/>
    <w:rsid w:val="00D25503"/>
    <w:rsid w:val="00D25ACA"/>
    <w:rsid w:val="00D25B34"/>
    <w:rsid w:val="00D25D1B"/>
    <w:rsid w:val="00D2636A"/>
    <w:rsid w:val="00D27704"/>
    <w:rsid w:val="00D27841"/>
    <w:rsid w:val="00D27935"/>
    <w:rsid w:val="00D27B12"/>
    <w:rsid w:val="00D27BAC"/>
    <w:rsid w:val="00D30028"/>
    <w:rsid w:val="00D3008F"/>
    <w:rsid w:val="00D303ED"/>
    <w:rsid w:val="00D306BB"/>
    <w:rsid w:val="00D306BD"/>
    <w:rsid w:val="00D31E1F"/>
    <w:rsid w:val="00D327FF"/>
    <w:rsid w:val="00D33427"/>
    <w:rsid w:val="00D3412E"/>
    <w:rsid w:val="00D34343"/>
    <w:rsid w:val="00D3468C"/>
    <w:rsid w:val="00D34962"/>
    <w:rsid w:val="00D34D85"/>
    <w:rsid w:val="00D34E9A"/>
    <w:rsid w:val="00D35222"/>
    <w:rsid w:val="00D35333"/>
    <w:rsid w:val="00D3533D"/>
    <w:rsid w:val="00D356CF"/>
    <w:rsid w:val="00D35B98"/>
    <w:rsid w:val="00D35C89"/>
    <w:rsid w:val="00D361F5"/>
    <w:rsid w:val="00D363F8"/>
    <w:rsid w:val="00D369C4"/>
    <w:rsid w:val="00D36A97"/>
    <w:rsid w:val="00D3708D"/>
    <w:rsid w:val="00D373FE"/>
    <w:rsid w:val="00D375C3"/>
    <w:rsid w:val="00D375D8"/>
    <w:rsid w:val="00D3799C"/>
    <w:rsid w:val="00D37B72"/>
    <w:rsid w:val="00D37BE9"/>
    <w:rsid w:val="00D37DCD"/>
    <w:rsid w:val="00D4010C"/>
    <w:rsid w:val="00D4052D"/>
    <w:rsid w:val="00D40594"/>
    <w:rsid w:val="00D40E53"/>
    <w:rsid w:val="00D415B0"/>
    <w:rsid w:val="00D41BA8"/>
    <w:rsid w:val="00D41E9F"/>
    <w:rsid w:val="00D42129"/>
    <w:rsid w:val="00D422B8"/>
    <w:rsid w:val="00D4253A"/>
    <w:rsid w:val="00D425B6"/>
    <w:rsid w:val="00D42BDC"/>
    <w:rsid w:val="00D43315"/>
    <w:rsid w:val="00D438B4"/>
    <w:rsid w:val="00D4395E"/>
    <w:rsid w:val="00D4398C"/>
    <w:rsid w:val="00D43FAD"/>
    <w:rsid w:val="00D4452F"/>
    <w:rsid w:val="00D44A72"/>
    <w:rsid w:val="00D44B64"/>
    <w:rsid w:val="00D44E13"/>
    <w:rsid w:val="00D45059"/>
    <w:rsid w:val="00D450DF"/>
    <w:rsid w:val="00D454F0"/>
    <w:rsid w:val="00D4561F"/>
    <w:rsid w:val="00D45BD1"/>
    <w:rsid w:val="00D45D62"/>
    <w:rsid w:val="00D45DA6"/>
    <w:rsid w:val="00D45E56"/>
    <w:rsid w:val="00D463A7"/>
    <w:rsid w:val="00D466BA"/>
    <w:rsid w:val="00D46A1B"/>
    <w:rsid w:val="00D46CDC"/>
    <w:rsid w:val="00D471EC"/>
    <w:rsid w:val="00D47759"/>
    <w:rsid w:val="00D47859"/>
    <w:rsid w:val="00D47BF0"/>
    <w:rsid w:val="00D50780"/>
    <w:rsid w:val="00D50885"/>
    <w:rsid w:val="00D5098C"/>
    <w:rsid w:val="00D50E4A"/>
    <w:rsid w:val="00D51268"/>
    <w:rsid w:val="00D512B5"/>
    <w:rsid w:val="00D51921"/>
    <w:rsid w:val="00D51B05"/>
    <w:rsid w:val="00D51C15"/>
    <w:rsid w:val="00D52515"/>
    <w:rsid w:val="00D5285C"/>
    <w:rsid w:val="00D52A05"/>
    <w:rsid w:val="00D52AC6"/>
    <w:rsid w:val="00D52B86"/>
    <w:rsid w:val="00D52F81"/>
    <w:rsid w:val="00D54259"/>
    <w:rsid w:val="00D544DD"/>
    <w:rsid w:val="00D54628"/>
    <w:rsid w:val="00D548AB"/>
    <w:rsid w:val="00D54EAF"/>
    <w:rsid w:val="00D54FA1"/>
    <w:rsid w:val="00D551E2"/>
    <w:rsid w:val="00D556D3"/>
    <w:rsid w:val="00D55E35"/>
    <w:rsid w:val="00D5602F"/>
    <w:rsid w:val="00D56158"/>
    <w:rsid w:val="00D56A88"/>
    <w:rsid w:val="00D56B81"/>
    <w:rsid w:val="00D571D7"/>
    <w:rsid w:val="00D57F51"/>
    <w:rsid w:val="00D57F57"/>
    <w:rsid w:val="00D608A5"/>
    <w:rsid w:val="00D60A1D"/>
    <w:rsid w:val="00D60D85"/>
    <w:rsid w:val="00D6133D"/>
    <w:rsid w:val="00D61378"/>
    <w:rsid w:val="00D615C2"/>
    <w:rsid w:val="00D6190E"/>
    <w:rsid w:val="00D6236C"/>
    <w:rsid w:val="00D62984"/>
    <w:rsid w:val="00D62CC3"/>
    <w:rsid w:val="00D6327C"/>
    <w:rsid w:val="00D633DC"/>
    <w:rsid w:val="00D63A7B"/>
    <w:rsid w:val="00D63BFE"/>
    <w:rsid w:val="00D646C2"/>
    <w:rsid w:val="00D646D7"/>
    <w:rsid w:val="00D647BD"/>
    <w:rsid w:val="00D6490C"/>
    <w:rsid w:val="00D64957"/>
    <w:rsid w:val="00D64A06"/>
    <w:rsid w:val="00D64AFF"/>
    <w:rsid w:val="00D64D04"/>
    <w:rsid w:val="00D64DE5"/>
    <w:rsid w:val="00D64EE5"/>
    <w:rsid w:val="00D64FB2"/>
    <w:rsid w:val="00D64FD2"/>
    <w:rsid w:val="00D65773"/>
    <w:rsid w:val="00D65B26"/>
    <w:rsid w:val="00D65C41"/>
    <w:rsid w:val="00D65C65"/>
    <w:rsid w:val="00D65EA2"/>
    <w:rsid w:val="00D66699"/>
    <w:rsid w:val="00D6674A"/>
    <w:rsid w:val="00D66A50"/>
    <w:rsid w:val="00D66C7F"/>
    <w:rsid w:val="00D671DC"/>
    <w:rsid w:val="00D676A9"/>
    <w:rsid w:val="00D677B4"/>
    <w:rsid w:val="00D67DA1"/>
    <w:rsid w:val="00D67F78"/>
    <w:rsid w:val="00D706A5"/>
    <w:rsid w:val="00D70A69"/>
    <w:rsid w:val="00D70C70"/>
    <w:rsid w:val="00D70D56"/>
    <w:rsid w:val="00D70F2F"/>
    <w:rsid w:val="00D73232"/>
    <w:rsid w:val="00D7323A"/>
    <w:rsid w:val="00D7380F"/>
    <w:rsid w:val="00D738C0"/>
    <w:rsid w:val="00D74964"/>
    <w:rsid w:val="00D74FF2"/>
    <w:rsid w:val="00D75707"/>
    <w:rsid w:val="00D7583A"/>
    <w:rsid w:val="00D75DC3"/>
    <w:rsid w:val="00D75E10"/>
    <w:rsid w:val="00D76103"/>
    <w:rsid w:val="00D7616E"/>
    <w:rsid w:val="00D76233"/>
    <w:rsid w:val="00D7637C"/>
    <w:rsid w:val="00D769BC"/>
    <w:rsid w:val="00D7703A"/>
    <w:rsid w:val="00D77929"/>
    <w:rsid w:val="00D77DE9"/>
    <w:rsid w:val="00D8005C"/>
    <w:rsid w:val="00D80282"/>
    <w:rsid w:val="00D804FA"/>
    <w:rsid w:val="00D81491"/>
    <w:rsid w:val="00D822A5"/>
    <w:rsid w:val="00D82A27"/>
    <w:rsid w:val="00D82C15"/>
    <w:rsid w:val="00D8317E"/>
    <w:rsid w:val="00D83918"/>
    <w:rsid w:val="00D83E62"/>
    <w:rsid w:val="00D83E68"/>
    <w:rsid w:val="00D840E9"/>
    <w:rsid w:val="00D842EF"/>
    <w:rsid w:val="00D848A9"/>
    <w:rsid w:val="00D850CF"/>
    <w:rsid w:val="00D851D4"/>
    <w:rsid w:val="00D85367"/>
    <w:rsid w:val="00D85621"/>
    <w:rsid w:val="00D85700"/>
    <w:rsid w:val="00D85770"/>
    <w:rsid w:val="00D857E9"/>
    <w:rsid w:val="00D85D0A"/>
    <w:rsid w:val="00D85D40"/>
    <w:rsid w:val="00D85DD1"/>
    <w:rsid w:val="00D85FF3"/>
    <w:rsid w:val="00D861E1"/>
    <w:rsid w:val="00D86969"/>
    <w:rsid w:val="00D873D8"/>
    <w:rsid w:val="00D87622"/>
    <w:rsid w:val="00D90029"/>
    <w:rsid w:val="00D9028A"/>
    <w:rsid w:val="00D90569"/>
    <w:rsid w:val="00D90584"/>
    <w:rsid w:val="00D907EA"/>
    <w:rsid w:val="00D909A9"/>
    <w:rsid w:val="00D90AD2"/>
    <w:rsid w:val="00D90DCB"/>
    <w:rsid w:val="00D90EA0"/>
    <w:rsid w:val="00D90EB4"/>
    <w:rsid w:val="00D914DD"/>
    <w:rsid w:val="00D9291D"/>
    <w:rsid w:val="00D92EC7"/>
    <w:rsid w:val="00D9327D"/>
    <w:rsid w:val="00D9358A"/>
    <w:rsid w:val="00D935F4"/>
    <w:rsid w:val="00D93CFE"/>
    <w:rsid w:val="00D93FCB"/>
    <w:rsid w:val="00D941B9"/>
    <w:rsid w:val="00D94242"/>
    <w:rsid w:val="00D945CC"/>
    <w:rsid w:val="00D94891"/>
    <w:rsid w:val="00D948FE"/>
    <w:rsid w:val="00D94E56"/>
    <w:rsid w:val="00D959B4"/>
    <w:rsid w:val="00D96755"/>
    <w:rsid w:val="00D973FB"/>
    <w:rsid w:val="00DA038A"/>
    <w:rsid w:val="00DA0A90"/>
    <w:rsid w:val="00DA0DA7"/>
    <w:rsid w:val="00DA0E8A"/>
    <w:rsid w:val="00DA15E9"/>
    <w:rsid w:val="00DA1A02"/>
    <w:rsid w:val="00DA1BB0"/>
    <w:rsid w:val="00DA2026"/>
    <w:rsid w:val="00DA2726"/>
    <w:rsid w:val="00DA419F"/>
    <w:rsid w:val="00DA487D"/>
    <w:rsid w:val="00DA4C67"/>
    <w:rsid w:val="00DA50BF"/>
    <w:rsid w:val="00DA58E8"/>
    <w:rsid w:val="00DA5B00"/>
    <w:rsid w:val="00DA5C5C"/>
    <w:rsid w:val="00DA5FE2"/>
    <w:rsid w:val="00DA6649"/>
    <w:rsid w:val="00DA6AEA"/>
    <w:rsid w:val="00DA6C52"/>
    <w:rsid w:val="00DA6EE8"/>
    <w:rsid w:val="00DA7092"/>
    <w:rsid w:val="00DA756C"/>
    <w:rsid w:val="00DA7D52"/>
    <w:rsid w:val="00DB0027"/>
    <w:rsid w:val="00DB0089"/>
    <w:rsid w:val="00DB05D6"/>
    <w:rsid w:val="00DB07DD"/>
    <w:rsid w:val="00DB0C84"/>
    <w:rsid w:val="00DB0D90"/>
    <w:rsid w:val="00DB1527"/>
    <w:rsid w:val="00DB2867"/>
    <w:rsid w:val="00DB3B50"/>
    <w:rsid w:val="00DB3CD3"/>
    <w:rsid w:val="00DB41E1"/>
    <w:rsid w:val="00DB44B9"/>
    <w:rsid w:val="00DB4C48"/>
    <w:rsid w:val="00DB5256"/>
    <w:rsid w:val="00DB5326"/>
    <w:rsid w:val="00DB680C"/>
    <w:rsid w:val="00DB6B67"/>
    <w:rsid w:val="00DB6C9E"/>
    <w:rsid w:val="00DB6D16"/>
    <w:rsid w:val="00DB7140"/>
    <w:rsid w:val="00DB783A"/>
    <w:rsid w:val="00DC0166"/>
    <w:rsid w:val="00DC057B"/>
    <w:rsid w:val="00DC06E2"/>
    <w:rsid w:val="00DC07DF"/>
    <w:rsid w:val="00DC09DA"/>
    <w:rsid w:val="00DC0C20"/>
    <w:rsid w:val="00DC1160"/>
    <w:rsid w:val="00DC16D0"/>
    <w:rsid w:val="00DC1F42"/>
    <w:rsid w:val="00DC1FC0"/>
    <w:rsid w:val="00DC2FD9"/>
    <w:rsid w:val="00DC30B1"/>
    <w:rsid w:val="00DC322C"/>
    <w:rsid w:val="00DC32C6"/>
    <w:rsid w:val="00DC3A31"/>
    <w:rsid w:val="00DC4420"/>
    <w:rsid w:val="00DC4AB4"/>
    <w:rsid w:val="00DC5330"/>
    <w:rsid w:val="00DC5D74"/>
    <w:rsid w:val="00DC62FC"/>
    <w:rsid w:val="00DC630A"/>
    <w:rsid w:val="00DC6A8C"/>
    <w:rsid w:val="00DC7027"/>
    <w:rsid w:val="00DC7232"/>
    <w:rsid w:val="00DD02DE"/>
    <w:rsid w:val="00DD0ABF"/>
    <w:rsid w:val="00DD0E6D"/>
    <w:rsid w:val="00DD0EBC"/>
    <w:rsid w:val="00DD16EA"/>
    <w:rsid w:val="00DD214F"/>
    <w:rsid w:val="00DD2751"/>
    <w:rsid w:val="00DD287F"/>
    <w:rsid w:val="00DD2CD0"/>
    <w:rsid w:val="00DD2EEF"/>
    <w:rsid w:val="00DD2FD5"/>
    <w:rsid w:val="00DD320A"/>
    <w:rsid w:val="00DD34DD"/>
    <w:rsid w:val="00DD392F"/>
    <w:rsid w:val="00DD3B49"/>
    <w:rsid w:val="00DD46E8"/>
    <w:rsid w:val="00DD46F9"/>
    <w:rsid w:val="00DD4C14"/>
    <w:rsid w:val="00DD4CEC"/>
    <w:rsid w:val="00DD4D17"/>
    <w:rsid w:val="00DD5416"/>
    <w:rsid w:val="00DD550D"/>
    <w:rsid w:val="00DD5573"/>
    <w:rsid w:val="00DD5743"/>
    <w:rsid w:val="00DD591B"/>
    <w:rsid w:val="00DD5A83"/>
    <w:rsid w:val="00DD5AF4"/>
    <w:rsid w:val="00DD5C58"/>
    <w:rsid w:val="00DD5DDD"/>
    <w:rsid w:val="00DD6284"/>
    <w:rsid w:val="00DD629D"/>
    <w:rsid w:val="00DD6512"/>
    <w:rsid w:val="00DD6654"/>
    <w:rsid w:val="00DD6868"/>
    <w:rsid w:val="00DD70DC"/>
    <w:rsid w:val="00DD772B"/>
    <w:rsid w:val="00DD77D1"/>
    <w:rsid w:val="00DD7BBA"/>
    <w:rsid w:val="00DD7DCB"/>
    <w:rsid w:val="00DD7E37"/>
    <w:rsid w:val="00DD7EA9"/>
    <w:rsid w:val="00DD7EAA"/>
    <w:rsid w:val="00DE023A"/>
    <w:rsid w:val="00DE0402"/>
    <w:rsid w:val="00DE075A"/>
    <w:rsid w:val="00DE0AB2"/>
    <w:rsid w:val="00DE0B27"/>
    <w:rsid w:val="00DE0C6C"/>
    <w:rsid w:val="00DE0E05"/>
    <w:rsid w:val="00DE0E7E"/>
    <w:rsid w:val="00DE1990"/>
    <w:rsid w:val="00DE1B1F"/>
    <w:rsid w:val="00DE1E19"/>
    <w:rsid w:val="00DE2A96"/>
    <w:rsid w:val="00DE2D52"/>
    <w:rsid w:val="00DE2FBA"/>
    <w:rsid w:val="00DE3384"/>
    <w:rsid w:val="00DE3433"/>
    <w:rsid w:val="00DE3532"/>
    <w:rsid w:val="00DE3970"/>
    <w:rsid w:val="00DE448B"/>
    <w:rsid w:val="00DE45CF"/>
    <w:rsid w:val="00DE4911"/>
    <w:rsid w:val="00DE4C7C"/>
    <w:rsid w:val="00DE5368"/>
    <w:rsid w:val="00DE59D9"/>
    <w:rsid w:val="00DE5DDA"/>
    <w:rsid w:val="00DE63CC"/>
    <w:rsid w:val="00DE6B8D"/>
    <w:rsid w:val="00DE6C89"/>
    <w:rsid w:val="00DE6F90"/>
    <w:rsid w:val="00DE6FE5"/>
    <w:rsid w:val="00DE7886"/>
    <w:rsid w:val="00DE78D4"/>
    <w:rsid w:val="00DF01F8"/>
    <w:rsid w:val="00DF0356"/>
    <w:rsid w:val="00DF0AC0"/>
    <w:rsid w:val="00DF1418"/>
    <w:rsid w:val="00DF14B3"/>
    <w:rsid w:val="00DF19EC"/>
    <w:rsid w:val="00DF251A"/>
    <w:rsid w:val="00DF2ABD"/>
    <w:rsid w:val="00DF2D0D"/>
    <w:rsid w:val="00DF2E9C"/>
    <w:rsid w:val="00DF34D9"/>
    <w:rsid w:val="00DF3797"/>
    <w:rsid w:val="00DF3920"/>
    <w:rsid w:val="00DF3B13"/>
    <w:rsid w:val="00DF4431"/>
    <w:rsid w:val="00DF456E"/>
    <w:rsid w:val="00DF48F2"/>
    <w:rsid w:val="00DF4B2B"/>
    <w:rsid w:val="00DF4F59"/>
    <w:rsid w:val="00DF55FA"/>
    <w:rsid w:val="00DF56F2"/>
    <w:rsid w:val="00DF5749"/>
    <w:rsid w:val="00DF5ED6"/>
    <w:rsid w:val="00DF5F4C"/>
    <w:rsid w:val="00DF5F92"/>
    <w:rsid w:val="00DF63CD"/>
    <w:rsid w:val="00DF6417"/>
    <w:rsid w:val="00DF679B"/>
    <w:rsid w:val="00DF69A7"/>
    <w:rsid w:val="00DF6EEF"/>
    <w:rsid w:val="00DF731C"/>
    <w:rsid w:val="00DF73EA"/>
    <w:rsid w:val="00DF7748"/>
    <w:rsid w:val="00DF7F1D"/>
    <w:rsid w:val="00E001C6"/>
    <w:rsid w:val="00E0036E"/>
    <w:rsid w:val="00E003CF"/>
    <w:rsid w:val="00E00E49"/>
    <w:rsid w:val="00E016FD"/>
    <w:rsid w:val="00E019FF"/>
    <w:rsid w:val="00E01C1F"/>
    <w:rsid w:val="00E01F69"/>
    <w:rsid w:val="00E021E9"/>
    <w:rsid w:val="00E0284B"/>
    <w:rsid w:val="00E02C07"/>
    <w:rsid w:val="00E02F37"/>
    <w:rsid w:val="00E0389C"/>
    <w:rsid w:val="00E04A76"/>
    <w:rsid w:val="00E04C88"/>
    <w:rsid w:val="00E0502E"/>
    <w:rsid w:val="00E053D3"/>
    <w:rsid w:val="00E057AC"/>
    <w:rsid w:val="00E05B45"/>
    <w:rsid w:val="00E05B46"/>
    <w:rsid w:val="00E05ECF"/>
    <w:rsid w:val="00E060DC"/>
    <w:rsid w:val="00E06206"/>
    <w:rsid w:val="00E063DE"/>
    <w:rsid w:val="00E06769"/>
    <w:rsid w:val="00E06C59"/>
    <w:rsid w:val="00E07731"/>
    <w:rsid w:val="00E07C78"/>
    <w:rsid w:val="00E07D8F"/>
    <w:rsid w:val="00E07FCF"/>
    <w:rsid w:val="00E108CA"/>
    <w:rsid w:val="00E10D13"/>
    <w:rsid w:val="00E10F7C"/>
    <w:rsid w:val="00E112AF"/>
    <w:rsid w:val="00E1143A"/>
    <w:rsid w:val="00E11FA4"/>
    <w:rsid w:val="00E123B8"/>
    <w:rsid w:val="00E12497"/>
    <w:rsid w:val="00E1259C"/>
    <w:rsid w:val="00E12736"/>
    <w:rsid w:val="00E12BB9"/>
    <w:rsid w:val="00E12C2A"/>
    <w:rsid w:val="00E12F4D"/>
    <w:rsid w:val="00E132B8"/>
    <w:rsid w:val="00E13360"/>
    <w:rsid w:val="00E133F1"/>
    <w:rsid w:val="00E1404C"/>
    <w:rsid w:val="00E14437"/>
    <w:rsid w:val="00E14A55"/>
    <w:rsid w:val="00E14AD5"/>
    <w:rsid w:val="00E150A9"/>
    <w:rsid w:val="00E158B6"/>
    <w:rsid w:val="00E15D15"/>
    <w:rsid w:val="00E16B71"/>
    <w:rsid w:val="00E16D01"/>
    <w:rsid w:val="00E16D53"/>
    <w:rsid w:val="00E1705F"/>
    <w:rsid w:val="00E170B4"/>
    <w:rsid w:val="00E170E9"/>
    <w:rsid w:val="00E1710D"/>
    <w:rsid w:val="00E1752E"/>
    <w:rsid w:val="00E176EF"/>
    <w:rsid w:val="00E1790C"/>
    <w:rsid w:val="00E17A27"/>
    <w:rsid w:val="00E17B67"/>
    <w:rsid w:val="00E17B9F"/>
    <w:rsid w:val="00E17D1D"/>
    <w:rsid w:val="00E20340"/>
    <w:rsid w:val="00E2081D"/>
    <w:rsid w:val="00E2092C"/>
    <w:rsid w:val="00E21105"/>
    <w:rsid w:val="00E21DF5"/>
    <w:rsid w:val="00E2217E"/>
    <w:rsid w:val="00E2246B"/>
    <w:rsid w:val="00E224B6"/>
    <w:rsid w:val="00E22B2A"/>
    <w:rsid w:val="00E22C40"/>
    <w:rsid w:val="00E23B89"/>
    <w:rsid w:val="00E23D9E"/>
    <w:rsid w:val="00E23E37"/>
    <w:rsid w:val="00E24330"/>
    <w:rsid w:val="00E2436B"/>
    <w:rsid w:val="00E246CD"/>
    <w:rsid w:val="00E24726"/>
    <w:rsid w:val="00E2472F"/>
    <w:rsid w:val="00E24B78"/>
    <w:rsid w:val="00E25238"/>
    <w:rsid w:val="00E25961"/>
    <w:rsid w:val="00E25B5E"/>
    <w:rsid w:val="00E25C29"/>
    <w:rsid w:val="00E25C4F"/>
    <w:rsid w:val="00E25CCC"/>
    <w:rsid w:val="00E2603E"/>
    <w:rsid w:val="00E26639"/>
    <w:rsid w:val="00E266EC"/>
    <w:rsid w:val="00E2684D"/>
    <w:rsid w:val="00E26F4D"/>
    <w:rsid w:val="00E270A1"/>
    <w:rsid w:val="00E271BB"/>
    <w:rsid w:val="00E27201"/>
    <w:rsid w:val="00E2789F"/>
    <w:rsid w:val="00E27A52"/>
    <w:rsid w:val="00E27B67"/>
    <w:rsid w:val="00E27D02"/>
    <w:rsid w:val="00E303DC"/>
    <w:rsid w:val="00E307D7"/>
    <w:rsid w:val="00E3080C"/>
    <w:rsid w:val="00E30D43"/>
    <w:rsid w:val="00E30F35"/>
    <w:rsid w:val="00E3122D"/>
    <w:rsid w:val="00E31B95"/>
    <w:rsid w:val="00E3203B"/>
    <w:rsid w:val="00E32E74"/>
    <w:rsid w:val="00E3309E"/>
    <w:rsid w:val="00E3321F"/>
    <w:rsid w:val="00E33CBB"/>
    <w:rsid w:val="00E342D9"/>
    <w:rsid w:val="00E3482D"/>
    <w:rsid w:val="00E34E5B"/>
    <w:rsid w:val="00E34FFB"/>
    <w:rsid w:val="00E35F84"/>
    <w:rsid w:val="00E3623E"/>
    <w:rsid w:val="00E36809"/>
    <w:rsid w:val="00E37326"/>
    <w:rsid w:val="00E3732D"/>
    <w:rsid w:val="00E378CB"/>
    <w:rsid w:val="00E37915"/>
    <w:rsid w:val="00E40028"/>
    <w:rsid w:val="00E4012B"/>
    <w:rsid w:val="00E40DDC"/>
    <w:rsid w:val="00E41172"/>
    <w:rsid w:val="00E411F4"/>
    <w:rsid w:val="00E4133C"/>
    <w:rsid w:val="00E419BB"/>
    <w:rsid w:val="00E41A31"/>
    <w:rsid w:val="00E42100"/>
    <w:rsid w:val="00E4217E"/>
    <w:rsid w:val="00E427D8"/>
    <w:rsid w:val="00E42C0F"/>
    <w:rsid w:val="00E43128"/>
    <w:rsid w:val="00E43549"/>
    <w:rsid w:val="00E438FD"/>
    <w:rsid w:val="00E43971"/>
    <w:rsid w:val="00E43A33"/>
    <w:rsid w:val="00E44065"/>
    <w:rsid w:val="00E44124"/>
    <w:rsid w:val="00E444ED"/>
    <w:rsid w:val="00E447DF"/>
    <w:rsid w:val="00E44D2F"/>
    <w:rsid w:val="00E44DCA"/>
    <w:rsid w:val="00E45F6C"/>
    <w:rsid w:val="00E474CB"/>
    <w:rsid w:val="00E4798F"/>
    <w:rsid w:val="00E479FA"/>
    <w:rsid w:val="00E47FE1"/>
    <w:rsid w:val="00E47FE8"/>
    <w:rsid w:val="00E50367"/>
    <w:rsid w:val="00E5086D"/>
    <w:rsid w:val="00E50BEA"/>
    <w:rsid w:val="00E51266"/>
    <w:rsid w:val="00E5136F"/>
    <w:rsid w:val="00E514EF"/>
    <w:rsid w:val="00E5154F"/>
    <w:rsid w:val="00E516CF"/>
    <w:rsid w:val="00E51A32"/>
    <w:rsid w:val="00E51B72"/>
    <w:rsid w:val="00E52413"/>
    <w:rsid w:val="00E52DF9"/>
    <w:rsid w:val="00E52E40"/>
    <w:rsid w:val="00E53058"/>
    <w:rsid w:val="00E531AE"/>
    <w:rsid w:val="00E53424"/>
    <w:rsid w:val="00E53F4B"/>
    <w:rsid w:val="00E5442B"/>
    <w:rsid w:val="00E54AE8"/>
    <w:rsid w:val="00E54DE7"/>
    <w:rsid w:val="00E54F97"/>
    <w:rsid w:val="00E5507E"/>
    <w:rsid w:val="00E55AFC"/>
    <w:rsid w:val="00E55F0F"/>
    <w:rsid w:val="00E56107"/>
    <w:rsid w:val="00E56377"/>
    <w:rsid w:val="00E56AB0"/>
    <w:rsid w:val="00E56E21"/>
    <w:rsid w:val="00E5748C"/>
    <w:rsid w:val="00E57531"/>
    <w:rsid w:val="00E57A05"/>
    <w:rsid w:val="00E57C22"/>
    <w:rsid w:val="00E601FA"/>
    <w:rsid w:val="00E602F8"/>
    <w:rsid w:val="00E607DA"/>
    <w:rsid w:val="00E60990"/>
    <w:rsid w:val="00E60C61"/>
    <w:rsid w:val="00E61200"/>
    <w:rsid w:val="00E616CC"/>
    <w:rsid w:val="00E616FF"/>
    <w:rsid w:val="00E61EDA"/>
    <w:rsid w:val="00E62052"/>
    <w:rsid w:val="00E62B9B"/>
    <w:rsid w:val="00E6306A"/>
    <w:rsid w:val="00E63161"/>
    <w:rsid w:val="00E6334E"/>
    <w:rsid w:val="00E63FCD"/>
    <w:rsid w:val="00E6420A"/>
    <w:rsid w:val="00E64DC3"/>
    <w:rsid w:val="00E65877"/>
    <w:rsid w:val="00E65E1B"/>
    <w:rsid w:val="00E65EDB"/>
    <w:rsid w:val="00E65F8D"/>
    <w:rsid w:val="00E663A4"/>
    <w:rsid w:val="00E664B8"/>
    <w:rsid w:val="00E66890"/>
    <w:rsid w:val="00E66F89"/>
    <w:rsid w:val="00E671BE"/>
    <w:rsid w:val="00E673D7"/>
    <w:rsid w:val="00E67850"/>
    <w:rsid w:val="00E70216"/>
    <w:rsid w:val="00E70E30"/>
    <w:rsid w:val="00E70E85"/>
    <w:rsid w:val="00E71204"/>
    <w:rsid w:val="00E713DE"/>
    <w:rsid w:val="00E714AA"/>
    <w:rsid w:val="00E716E8"/>
    <w:rsid w:val="00E7176F"/>
    <w:rsid w:val="00E7209B"/>
    <w:rsid w:val="00E72164"/>
    <w:rsid w:val="00E722BC"/>
    <w:rsid w:val="00E7251A"/>
    <w:rsid w:val="00E72D48"/>
    <w:rsid w:val="00E730D6"/>
    <w:rsid w:val="00E731CE"/>
    <w:rsid w:val="00E73FA7"/>
    <w:rsid w:val="00E74478"/>
    <w:rsid w:val="00E74CC9"/>
    <w:rsid w:val="00E756E5"/>
    <w:rsid w:val="00E764DB"/>
    <w:rsid w:val="00E76570"/>
    <w:rsid w:val="00E76948"/>
    <w:rsid w:val="00E76E2E"/>
    <w:rsid w:val="00E76EFD"/>
    <w:rsid w:val="00E7718C"/>
    <w:rsid w:val="00E777CD"/>
    <w:rsid w:val="00E77BB6"/>
    <w:rsid w:val="00E8000E"/>
    <w:rsid w:val="00E801BC"/>
    <w:rsid w:val="00E803D3"/>
    <w:rsid w:val="00E8044B"/>
    <w:rsid w:val="00E80D9C"/>
    <w:rsid w:val="00E815E3"/>
    <w:rsid w:val="00E818B2"/>
    <w:rsid w:val="00E81B59"/>
    <w:rsid w:val="00E82322"/>
    <w:rsid w:val="00E82795"/>
    <w:rsid w:val="00E828AC"/>
    <w:rsid w:val="00E832DE"/>
    <w:rsid w:val="00E8337E"/>
    <w:rsid w:val="00E8348E"/>
    <w:rsid w:val="00E838F0"/>
    <w:rsid w:val="00E8391E"/>
    <w:rsid w:val="00E83B70"/>
    <w:rsid w:val="00E83DBC"/>
    <w:rsid w:val="00E83F3C"/>
    <w:rsid w:val="00E841EB"/>
    <w:rsid w:val="00E844ED"/>
    <w:rsid w:val="00E84BCC"/>
    <w:rsid w:val="00E84CE7"/>
    <w:rsid w:val="00E84E49"/>
    <w:rsid w:val="00E84E89"/>
    <w:rsid w:val="00E85708"/>
    <w:rsid w:val="00E85B04"/>
    <w:rsid w:val="00E85E1A"/>
    <w:rsid w:val="00E860D2"/>
    <w:rsid w:val="00E868C2"/>
    <w:rsid w:val="00E86B91"/>
    <w:rsid w:val="00E86E16"/>
    <w:rsid w:val="00E86EDF"/>
    <w:rsid w:val="00E87005"/>
    <w:rsid w:val="00E8701F"/>
    <w:rsid w:val="00E873C0"/>
    <w:rsid w:val="00E875D0"/>
    <w:rsid w:val="00E9083F"/>
    <w:rsid w:val="00E90EA9"/>
    <w:rsid w:val="00E9107E"/>
    <w:rsid w:val="00E910DA"/>
    <w:rsid w:val="00E917A6"/>
    <w:rsid w:val="00E91983"/>
    <w:rsid w:val="00E91A93"/>
    <w:rsid w:val="00E92117"/>
    <w:rsid w:val="00E923EF"/>
    <w:rsid w:val="00E92499"/>
    <w:rsid w:val="00E92924"/>
    <w:rsid w:val="00E92AC7"/>
    <w:rsid w:val="00E931D6"/>
    <w:rsid w:val="00E9389A"/>
    <w:rsid w:val="00E93CDD"/>
    <w:rsid w:val="00E9481B"/>
    <w:rsid w:val="00E9489F"/>
    <w:rsid w:val="00E94C24"/>
    <w:rsid w:val="00E94F22"/>
    <w:rsid w:val="00E956B3"/>
    <w:rsid w:val="00E95708"/>
    <w:rsid w:val="00E958D4"/>
    <w:rsid w:val="00E95A22"/>
    <w:rsid w:val="00E96A75"/>
    <w:rsid w:val="00E96DF8"/>
    <w:rsid w:val="00E973D5"/>
    <w:rsid w:val="00E973EC"/>
    <w:rsid w:val="00E975BB"/>
    <w:rsid w:val="00E978B4"/>
    <w:rsid w:val="00E97A46"/>
    <w:rsid w:val="00EA00B0"/>
    <w:rsid w:val="00EA0949"/>
    <w:rsid w:val="00EA0D5C"/>
    <w:rsid w:val="00EA1161"/>
    <w:rsid w:val="00EA229A"/>
    <w:rsid w:val="00EA22FA"/>
    <w:rsid w:val="00EA329F"/>
    <w:rsid w:val="00EA3454"/>
    <w:rsid w:val="00EA37C5"/>
    <w:rsid w:val="00EA45CF"/>
    <w:rsid w:val="00EA48E0"/>
    <w:rsid w:val="00EA4B4E"/>
    <w:rsid w:val="00EA4BC6"/>
    <w:rsid w:val="00EA4F41"/>
    <w:rsid w:val="00EA57CB"/>
    <w:rsid w:val="00EA62A8"/>
    <w:rsid w:val="00EA6636"/>
    <w:rsid w:val="00EA6AEE"/>
    <w:rsid w:val="00EA6C1B"/>
    <w:rsid w:val="00EA6D11"/>
    <w:rsid w:val="00EA71CB"/>
    <w:rsid w:val="00EA726C"/>
    <w:rsid w:val="00EA7298"/>
    <w:rsid w:val="00EA73EE"/>
    <w:rsid w:val="00EA75E8"/>
    <w:rsid w:val="00EA79D2"/>
    <w:rsid w:val="00EA7C81"/>
    <w:rsid w:val="00EA7D92"/>
    <w:rsid w:val="00EB0261"/>
    <w:rsid w:val="00EB0B36"/>
    <w:rsid w:val="00EB1188"/>
    <w:rsid w:val="00EB1E14"/>
    <w:rsid w:val="00EB2361"/>
    <w:rsid w:val="00EB2B04"/>
    <w:rsid w:val="00EB2B5A"/>
    <w:rsid w:val="00EB2F9C"/>
    <w:rsid w:val="00EB325E"/>
    <w:rsid w:val="00EB344B"/>
    <w:rsid w:val="00EB37C2"/>
    <w:rsid w:val="00EB3F92"/>
    <w:rsid w:val="00EB47F4"/>
    <w:rsid w:val="00EB497D"/>
    <w:rsid w:val="00EB4A38"/>
    <w:rsid w:val="00EB4C1D"/>
    <w:rsid w:val="00EB4E1E"/>
    <w:rsid w:val="00EB54B9"/>
    <w:rsid w:val="00EB5523"/>
    <w:rsid w:val="00EB5725"/>
    <w:rsid w:val="00EB5A34"/>
    <w:rsid w:val="00EB5DD8"/>
    <w:rsid w:val="00EB5E74"/>
    <w:rsid w:val="00EB5E82"/>
    <w:rsid w:val="00EB658A"/>
    <w:rsid w:val="00EB6844"/>
    <w:rsid w:val="00EB6BB0"/>
    <w:rsid w:val="00EB6C48"/>
    <w:rsid w:val="00EB70F2"/>
    <w:rsid w:val="00EB72B7"/>
    <w:rsid w:val="00EB7389"/>
    <w:rsid w:val="00EB75CF"/>
    <w:rsid w:val="00EB7919"/>
    <w:rsid w:val="00EB7D4C"/>
    <w:rsid w:val="00EC0269"/>
    <w:rsid w:val="00EC05FD"/>
    <w:rsid w:val="00EC09B2"/>
    <w:rsid w:val="00EC1725"/>
    <w:rsid w:val="00EC1757"/>
    <w:rsid w:val="00EC1BAB"/>
    <w:rsid w:val="00EC1C96"/>
    <w:rsid w:val="00EC1E52"/>
    <w:rsid w:val="00EC243B"/>
    <w:rsid w:val="00EC2503"/>
    <w:rsid w:val="00EC264E"/>
    <w:rsid w:val="00EC26C6"/>
    <w:rsid w:val="00EC3692"/>
    <w:rsid w:val="00EC3C20"/>
    <w:rsid w:val="00EC3C99"/>
    <w:rsid w:val="00EC3CA0"/>
    <w:rsid w:val="00EC41DC"/>
    <w:rsid w:val="00EC43A6"/>
    <w:rsid w:val="00EC4428"/>
    <w:rsid w:val="00EC47EA"/>
    <w:rsid w:val="00EC4994"/>
    <w:rsid w:val="00EC4B1E"/>
    <w:rsid w:val="00EC4C27"/>
    <w:rsid w:val="00EC4DF8"/>
    <w:rsid w:val="00EC4E75"/>
    <w:rsid w:val="00EC4F64"/>
    <w:rsid w:val="00EC4F69"/>
    <w:rsid w:val="00EC4F98"/>
    <w:rsid w:val="00EC52DA"/>
    <w:rsid w:val="00EC566A"/>
    <w:rsid w:val="00EC5877"/>
    <w:rsid w:val="00EC5BE1"/>
    <w:rsid w:val="00EC6293"/>
    <w:rsid w:val="00EC6478"/>
    <w:rsid w:val="00EC6FBE"/>
    <w:rsid w:val="00EC709A"/>
    <w:rsid w:val="00ED1078"/>
    <w:rsid w:val="00ED17FA"/>
    <w:rsid w:val="00ED1B86"/>
    <w:rsid w:val="00ED2B09"/>
    <w:rsid w:val="00ED2D9E"/>
    <w:rsid w:val="00ED32C6"/>
    <w:rsid w:val="00ED3352"/>
    <w:rsid w:val="00ED3391"/>
    <w:rsid w:val="00ED3674"/>
    <w:rsid w:val="00ED3E01"/>
    <w:rsid w:val="00ED3F26"/>
    <w:rsid w:val="00ED42CB"/>
    <w:rsid w:val="00ED4406"/>
    <w:rsid w:val="00ED453B"/>
    <w:rsid w:val="00ED457A"/>
    <w:rsid w:val="00ED4608"/>
    <w:rsid w:val="00ED4F9F"/>
    <w:rsid w:val="00ED507E"/>
    <w:rsid w:val="00ED53F8"/>
    <w:rsid w:val="00ED56C9"/>
    <w:rsid w:val="00ED5937"/>
    <w:rsid w:val="00ED5992"/>
    <w:rsid w:val="00ED5CCB"/>
    <w:rsid w:val="00ED5D4C"/>
    <w:rsid w:val="00ED6062"/>
    <w:rsid w:val="00ED61E2"/>
    <w:rsid w:val="00ED65B1"/>
    <w:rsid w:val="00ED6C8C"/>
    <w:rsid w:val="00ED6E22"/>
    <w:rsid w:val="00ED6F05"/>
    <w:rsid w:val="00ED71E2"/>
    <w:rsid w:val="00ED7A61"/>
    <w:rsid w:val="00EE0180"/>
    <w:rsid w:val="00EE077A"/>
    <w:rsid w:val="00EE099E"/>
    <w:rsid w:val="00EE1649"/>
    <w:rsid w:val="00EE1BFE"/>
    <w:rsid w:val="00EE1C5E"/>
    <w:rsid w:val="00EE1DFD"/>
    <w:rsid w:val="00EE1F2D"/>
    <w:rsid w:val="00EE24F4"/>
    <w:rsid w:val="00EE26F8"/>
    <w:rsid w:val="00EE2A9C"/>
    <w:rsid w:val="00EE2B5B"/>
    <w:rsid w:val="00EE2F35"/>
    <w:rsid w:val="00EE3020"/>
    <w:rsid w:val="00EE3473"/>
    <w:rsid w:val="00EE4173"/>
    <w:rsid w:val="00EE4225"/>
    <w:rsid w:val="00EE43EA"/>
    <w:rsid w:val="00EE44FE"/>
    <w:rsid w:val="00EE4681"/>
    <w:rsid w:val="00EE4B1D"/>
    <w:rsid w:val="00EE53FB"/>
    <w:rsid w:val="00EE544D"/>
    <w:rsid w:val="00EE5865"/>
    <w:rsid w:val="00EE5AC3"/>
    <w:rsid w:val="00EE5F9D"/>
    <w:rsid w:val="00EE667B"/>
    <w:rsid w:val="00EE6B62"/>
    <w:rsid w:val="00EE7B1E"/>
    <w:rsid w:val="00EE7D54"/>
    <w:rsid w:val="00EF05F7"/>
    <w:rsid w:val="00EF09AF"/>
    <w:rsid w:val="00EF0E6E"/>
    <w:rsid w:val="00EF0F1C"/>
    <w:rsid w:val="00EF1D64"/>
    <w:rsid w:val="00EF1F1A"/>
    <w:rsid w:val="00EF2086"/>
    <w:rsid w:val="00EF22C2"/>
    <w:rsid w:val="00EF2306"/>
    <w:rsid w:val="00EF2400"/>
    <w:rsid w:val="00EF24E1"/>
    <w:rsid w:val="00EF25CD"/>
    <w:rsid w:val="00EF3071"/>
    <w:rsid w:val="00EF3313"/>
    <w:rsid w:val="00EF3C10"/>
    <w:rsid w:val="00EF3C70"/>
    <w:rsid w:val="00EF4B29"/>
    <w:rsid w:val="00EF4C9A"/>
    <w:rsid w:val="00EF59A9"/>
    <w:rsid w:val="00EF5A78"/>
    <w:rsid w:val="00EF5CC2"/>
    <w:rsid w:val="00EF62F6"/>
    <w:rsid w:val="00EF682A"/>
    <w:rsid w:val="00EF6EAB"/>
    <w:rsid w:val="00EF6F29"/>
    <w:rsid w:val="00EF70CB"/>
    <w:rsid w:val="00EF7118"/>
    <w:rsid w:val="00EF7148"/>
    <w:rsid w:val="00EF722A"/>
    <w:rsid w:val="00EF73A1"/>
    <w:rsid w:val="00EF77C3"/>
    <w:rsid w:val="00EF7851"/>
    <w:rsid w:val="00EF7AE7"/>
    <w:rsid w:val="00EF7D88"/>
    <w:rsid w:val="00F011F0"/>
    <w:rsid w:val="00F016BD"/>
    <w:rsid w:val="00F01CA1"/>
    <w:rsid w:val="00F02152"/>
    <w:rsid w:val="00F0235F"/>
    <w:rsid w:val="00F0290B"/>
    <w:rsid w:val="00F02BDF"/>
    <w:rsid w:val="00F02F93"/>
    <w:rsid w:val="00F032AE"/>
    <w:rsid w:val="00F0361D"/>
    <w:rsid w:val="00F03B60"/>
    <w:rsid w:val="00F04F63"/>
    <w:rsid w:val="00F05298"/>
    <w:rsid w:val="00F052BB"/>
    <w:rsid w:val="00F053DE"/>
    <w:rsid w:val="00F05452"/>
    <w:rsid w:val="00F05464"/>
    <w:rsid w:val="00F05DEE"/>
    <w:rsid w:val="00F065BE"/>
    <w:rsid w:val="00F06C93"/>
    <w:rsid w:val="00F0717E"/>
    <w:rsid w:val="00F0735F"/>
    <w:rsid w:val="00F0762F"/>
    <w:rsid w:val="00F07AA3"/>
    <w:rsid w:val="00F07B20"/>
    <w:rsid w:val="00F07D1A"/>
    <w:rsid w:val="00F117C7"/>
    <w:rsid w:val="00F11894"/>
    <w:rsid w:val="00F11905"/>
    <w:rsid w:val="00F11B67"/>
    <w:rsid w:val="00F11FE1"/>
    <w:rsid w:val="00F1214A"/>
    <w:rsid w:val="00F1256A"/>
    <w:rsid w:val="00F12851"/>
    <w:rsid w:val="00F12A31"/>
    <w:rsid w:val="00F12AE5"/>
    <w:rsid w:val="00F12BF3"/>
    <w:rsid w:val="00F13307"/>
    <w:rsid w:val="00F134BE"/>
    <w:rsid w:val="00F1379B"/>
    <w:rsid w:val="00F13E79"/>
    <w:rsid w:val="00F14104"/>
    <w:rsid w:val="00F1486B"/>
    <w:rsid w:val="00F14F9D"/>
    <w:rsid w:val="00F150D2"/>
    <w:rsid w:val="00F154EC"/>
    <w:rsid w:val="00F1556A"/>
    <w:rsid w:val="00F15AC2"/>
    <w:rsid w:val="00F16231"/>
    <w:rsid w:val="00F16557"/>
    <w:rsid w:val="00F16AC4"/>
    <w:rsid w:val="00F1713E"/>
    <w:rsid w:val="00F1721C"/>
    <w:rsid w:val="00F17534"/>
    <w:rsid w:val="00F17712"/>
    <w:rsid w:val="00F1781D"/>
    <w:rsid w:val="00F17829"/>
    <w:rsid w:val="00F17D26"/>
    <w:rsid w:val="00F17D62"/>
    <w:rsid w:val="00F17F04"/>
    <w:rsid w:val="00F17F9B"/>
    <w:rsid w:val="00F200C0"/>
    <w:rsid w:val="00F203C1"/>
    <w:rsid w:val="00F2083A"/>
    <w:rsid w:val="00F2089A"/>
    <w:rsid w:val="00F20A53"/>
    <w:rsid w:val="00F20F6C"/>
    <w:rsid w:val="00F211E4"/>
    <w:rsid w:val="00F2140F"/>
    <w:rsid w:val="00F226B9"/>
    <w:rsid w:val="00F226F7"/>
    <w:rsid w:val="00F22F08"/>
    <w:rsid w:val="00F235FB"/>
    <w:rsid w:val="00F239B2"/>
    <w:rsid w:val="00F23AB2"/>
    <w:rsid w:val="00F23B55"/>
    <w:rsid w:val="00F23DD7"/>
    <w:rsid w:val="00F23DDA"/>
    <w:rsid w:val="00F2453D"/>
    <w:rsid w:val="00F2469E"/>
    <w:rsid w:val="00F249F3"/>
    <w:rsid w:val="00F24DD9"/>
    <w:rsid w:val="00F24E17"/>
    <w:rsid w:val="00F250E5"/>
    <w:rsid w:val="00F25362"/>
    <w:rsid w:val="00F25C01"/>
    <w:rsid w:val="00F25F09"/>
    <w:rsid w:val="00F261DD"/>
    <w:rsid w:val="00F26328"/>
    <w:rsid w:val="00F26A52"/>
    <w:rsid w:val="00F26EED"/>
    <w:rsid w:val="00F2719E"/>
    <w:rsid w:val="00F2749B"/>
    <w:rsid w:val="00F2762D"/>
    <w:rsid w:val="00F27800"/>
    <w:rsid w:val="00F30387"/>
    <w:rsid w:val="00F30755"/>
    <w:rsid w:val="00F309F1"/>
    <w:rsid w:val="00F30A9C"/>
    <w:rsid w:val="00F30DA8"/>
    <w:rsid w:val="00F31181"/>
    <w:rsid w:val="00F31A95"/>
    <w:rsid w:val="00F327D9"/>
    <w:rsid w:val="00F33104"/>
    <w:rsid w:val="00F3317C"/>
    <w:rsid w:val="00F331C3"/>
    <w:rsid w:val="00F33421"/>
    <w:rsid w:val="00F33F52"/>
    <w:rsid w:val="00F34150"/>
    <w:rsid w:val="00F344A9"/>
    <w:rsid w:val="00F34D20"/>
    <w:rsid w:val="00F34D30"/>
    <w:rsid w:val="00F34DEA"/>
    <w:rsid w:val="00F3502D"/>
    <w:rsid w:val="00F357D5"/>
    <w:rsid w:val="00F35AB2"/>
    <w:rsid w:val="00F360CB"/>
    <w:rsid w:val="00F3661A"/>
    <w:rsid w:val="00F36687"/>
    <w:rsid w:val="00F366D6"/>
    <w:rsid w:val="00F36E99"/>
    <w:rsid w:val="00F36EB2"/>
    <w:rsid w:val="00F372C1"/>
    <w:rsid w:val="00F400DB"/>
    <w:rsid w:val="00F404C2"/>
    <w:rsid w:val="00F40637"/>
    <w:rsid w:val="00F40AB2"/>
    <w:rsid w:val="00F410F3"/>
    <w:rsid w:val="00F4159C"/>
    <w:rsid w:val="00F41C05"/>
    <w:rsid w:val="00F41DB3"/>
    <w:rsid w:val="00F41FB6"/>
    <w:rsid w:val="00F422D4"/>
    <w:rsid w:val="00F4249E"/>
    <w:rsid w:val="00F42638"/>
    <w:rsid w:val="00F43308"/>
    <w:rsid w:val="00F43552"/>
    <w:rsid w:val="00F43BA5"/>
    <w:rsid w:val="00F43DAF"/>
    <w:rsid w:val="00F43DEE"/>
    <w:rsid w:val="00F43DFC"/>
    <w:rsid w:val="00F43E50"/>
    <w:rsid w:val="00F449EC"/>
    <w:rsid w:val="00F44DBA"/>
    <w:rsid w:val="00F4569A"/>
    <w:rsid w:val="00F46357"/>
    <w:rsid w:val="00F4693D"/>
    <w:rsid w:val="00F46991"/>
    <w:rsid w:val="00F46D2D"/>
    <w:rsid w:val="00F4713E"/>
    <w:rsid w:val="00F471FB"/>
    <w:rsid w:val="00F47203"/>
    <w:rsid w:val="00F4754A"/>
    <w:rsid w:val="00F47601"/>
    <w:rsid w:val="00F47775"/>
    <w:rsid w:val="00F478EA"/>
    <w:rsid w:val="00F47998"/>
    <w:rsid w:val="00F47A9B"/>
    <w:rsid w:val="00F47B10"/>
    <w:rsid w:val="00F47B16"/>
    <w:rsid w:val="00F47B24"/>
    <w:rsid w:val="00F47F50"/>
    <w:rsid w:val="00F50469"/>
    <w:rsid w:val="00F504EA"/>
    <w:rsid w:val="00F51290"/>
    <w:rsid w:val="00F51609"/>
    <w:rsid w:val="00F523CE"/>
    <w:rsid w:val="00F52DC3"/>
    <w:rsid w:val="00F53008"/>
    <w:rsid w:val="00F53242"/>
    <w:rsid w:val="00F53BCE"/>
    <w:rsid w:val="00F53D52"/>
    <w:rsid w:val="00F542B8"/>
    <w:rsid w:val="00F5439B"/>
    <w:rsid w:val="00F5449A"/>
    <w:rsid w:val="00F54933"/>
    <w:rsid w:val="00F54DD3"/>
    <w:rsid w:val="00F54F33"/>
    <w:rsid w:val="00F551EC"/>
    <w:rsid w:val="00F55873"/>
    <w:rsid w:val="00F55A74"/>
    <w:rsid w:val="00F55C8A"/>
    <w:rsid w:val="00F56142"/>
    <w:rsid w:val="00F56231"/>
    <w:rsid w:val="00F56547"/>
    <w:rsid w:val="00F5674B"/>
    <w:rsid w:val="00F56AB9"/>
    <w:rsid w:val="00F56C5A"/>
    <w:rsid w:val="00F56D16"/>
    <w:rsid w:val="00F56DFE"/>
    <w:rsid w:val="00F570F1"/>
    <w:rsid w:val="00F578AE"/>
    <w:rsid w:val="00F57C43"/>
    <w:rsid w:val="00F6063F"/>
    <w:rsid w:val="00F6065C"/>
    <w:rsid w:val="00F60DF0"/>
    <w:rsid w:val="00F610E9"/>
    <w:rsid w:val="00F61C12"/>
    <w:rsid w:val="00F61D30"/>
    <w:rsid w:val="00F61DA2"/>
    <w:rsid w:val="00F62715"/>
    <w:rsid w:val="00F6272F"/>
    <w:rsid w:val="00F62766"/>
    <w:rsid w:val="00F62C04"/>
    <w:rsid w:val="00F62EDE"/>
    <w:rsid w:val="00F6337C"/>
    <w:rsid w:val="00F63521"/>
    <w:rsid w:val="00F63907"/>
    <w:rsid w:val="00F6423B"/>
    <w:rsid w:val="00F645F8"/>
    <w:rsid w:val="00F646DD"/>
    <w:rsid w:val="00F64FD1"/>
    <w:rsid w:val="00F6511F"/>
    <w:rsid w:val="00F653BD"/>
    <w:rsid w:val="00F653C4"/>
    <w:rsid w:val="00F65C60"/>
    <w:rsid w:val="00F6631B"/>
    <w:rsid w:val="00F66627"/>
    <w:rsid w:val="00F66B81"/>
    <w:rsid w:val="00F66E13"/>
    <w:rsid w:val="00F6724E"/>
    <w:rsid w:val="00F67823"/>
    <w:rsid w:val="00F67C25"/>
    <w:rsid w:val="00F70215"/>
    <w:rsid w:val="00F703A8"/>
    <w:rsid w:val="00F704FD"/>
    <w:rsid w:val="00F706A3"/>
    <w:rsid w:val="00F70789"/>
    <w:rsid w:val="00F712AE"/>
    <w:rsid w:val="00F71339"/>
    <w:rsid w:val="00F716E3"/>
    <w:rsid w:val="00F71E5F"/>
    <w:rsid w:val="00F71E9C"/>
    <w:rsid w:val="00F72374"/>
    <w:rsid w:val="00F729EB"/>
    <w:rsid w:val="00F74F90"/>
    <w:rsid w:val="00F75443"/>
    <w:rsid w:val="00F757AE"/>
    <w:rsid w:val="00F75A3F"/>
    <w:rsid w:val="00F75ABC"/>
    <w:rsid w:val="00F75EF4"/>
    <w:rsid w:val="00F76059"/>
    <w:rsid w:val="00F762CD"/>
    <w:rsid w:val="00F76A8F"/>
    <w:rsid w:val="00F76D13"/>
    <w:rsid w:val="00F76E65"/>
    <w:rsid w:val="00F76E6F"/>
    <w:rsid w:val="00F77162"/>
    <w:rsid w:val="00F7753D"/>
    <w:rsid w:val="00F77992"/>
    <w:rsid w:val="00F77F64"/>
    <w:rsid w:val="00F80A95"/>
    <w:rsid w:val="00F80C85"/>
    <w:rsid w:val="00F810FB"/>
    <w:rsid w:val="00F812A6"/>
    <w:rsid w:val="00F816E8"/>
    <w:rsid w:val="00F82083"/>
    <w:rsid w:val="00F820B6"/>
    <w:rsid w:val="00F8212E"/>
    <w:rsid w:val="00F82CB6"/>
    <w:rsid w:val="00F831C4"/>
    <w:rsid w:val="00F835D7"/>
    <w:rsid w:val="00F839C9"/>
    <w:rsid w:val="00F84166"/>
    <w:rsid w:val="00F84352"/>
    <w:rsid w:val="00F84598"/>
    <w:rsid w:val="00F85182"/>
    <w:rsid w:val="00F8522D"/>
    <w:rsid w:val="00F857C3"/>
    <w:rsid w:val="00F85CB3"/>
    <w:rsid w:val="00F85D10"/>
    <w:rsid w:val="00F8643C"/>
    <w:rsid w:val="00F86D90"/>
    <w:rsid w:val="00F86DE5"/>
    <w:rsid w:val="00F86E3C"/>
    <w:rsid w:val="00F870C7"/>
    <w:rsid w:val="00F87216"/>
    <w:rsid w:val="00F8770D"/>
    <w:rsid w:val="00F90261"/>
    <w:rsid w:val="00F90462"/>
    <w:rsid w:val="00F90570"/>
    <w:rsid w:val="00F90653"/>
    <w:rsid w:val="00F90771"/>
    <w:rsid w:val="00F907D2"/>
    <w:rsid w:val="00F907D9"/>
    <w:rsid w:val="00F90815"/>
    <w:rsid w:val="00F90C1F"/>
    <w:rsid w:val="00F926F6"/>
    <w:rsid w:val="00F92788"/>
    <w:rsid w:val="00F9304E"/>
    <w:rsid w:val="00F93F66"/>
    <w:rsid w:val="00F946FE"/>
    <w:rsid w:val="00F94781"/>
    <w:rsid w:val="00F9482A"/>
    <w:rsid w:val="00F95671"/>
    <w:rsid w:val="00F95BCB"/>
    <w:rsid w:val="00F95E6C"/>
    <w:rsid w:val="00F961AE"/>
    <w:rsid w:val="00F96361"/>
    <w:rsid w:val="00F96396"/>
    <w:rsid w:val="00F969CB"/>
    <w:rsid w:val="00F97070"/>
    <w:rsid w:val="00F970F0"/>
    <w:rsid w:val="00F973DF"/>
    <w:rsid w:val="00F97634"/>
    <w:rsid w:val="00F97D9C"/>
    <w:rsid w:val="00FA0038"/>
    <w:rsid w:val="00FA01CD"/>
    <w:rsid w:val="00FA0694"/>
    <w:rsid w:val="00FA09E5"/>
    <w:rsid w:val="00FA0F36"/>
    <w:rsid w:val="00FA11C7"/>
    <w:rsid w:val="00FA1862"/>
    <w:rsid w:val="00FA1B44"/>
    <w:rsid w:val="00FA1CE9"/>
    <w:rsid w:val="00FA1E71"/>
    <w:rsid w:val="00FA1EE9"/>
    <w:rsid w:val="00FA2561"/>
    <w:rsid w:val="00FA32FE"/>
    <w:rsid w:val="00FA3710"/>
    <w:rsid w:val="00FA3784"/>
    <w:rsid w:val="00FA3947"/>
    <w:rsid w:val="00FA3ACF"/>
    <w:rsid w:val="00FA3F02"/>
    <w:rsid w:val="00FA41A3"/>
    <w:rsid w:val="00FA4339"/>
    <w:rsid w:val="00FA4952"/>
    <w:rsid w:val="00FA4A94"/>
    <w:rsid w:val="00FA56C5"/>
    <w:rsid w:val="00FA5C27"/>
    <w:rsid w:val="00FA5DE0"/>
    <w:rsid w:val="00FA6635"/>
    <w:rsid w:val="00FA7403"/>
    <w:rsid w:val="00FA78BF"/>
    <w:rsid w:val="00FA7A06"/>
    <w:rsid w:val="00FA7BCB"/>
    <w:rsid w:val="00FA7E15"/>
    <w:rsid w:val="00FB07DF"/>
    <w:rsid w:val="00FB0959"/>
    <w:rsid w:val="00FB0E74"/>
    <w:rsid w:val="00FB0EC4"/>
    <w:rsid w:val="00FB1042"/>
    <w:rsid w:val="00FB1295"/>
    <w:rsid w:val="00FB131C"/>
    <w:rsid w:val="00FB167B"/>
    <w:rsid w:val="00FB1800"/>
    <w:rsid w:val="00FB2E12"/>
    <w:rsid w:val="00FB3815"/>
    <w:rsid w:val="00FB3868"/>
    <w:rsid w:val="00FB3B8D"/>
    <w:rsid w:val="00FB3BD4"/>
    <w:rsid w:val="00FB3C25"/>
    <w:rsid w:val="00FB3C9E"/>
    <w:rsid w:val="00FB43E5"/>
    <w:rsid w:val="00FB453D"/>
    <w:rsid w:val="00FB4B1B"/>
    <w:rsid w:val="00FB4ECA"/>
    <w:rsid w:val="00FB4F20"/>
    <w:rsid w:val="00FB4F21"/>
    <w:rsid w:val="00FB50B0"/>
    <w:rsid w:val="00FB50E1"/>
    <w:rsid w:val="00FB530A"/>
    <w:rsid w:val="00FB592E"/>
    <w:rsid w:val="00FB5D9C"/>
    <w:rsid w:val="00FB63BE"/>
    <w:rsid w:val="00FB6658"/>
    <w:rsid w:val="00FB6B82"/>
    <w:rsid w:val="00FB7257"/>
    <w:rsid w:val="00FB76F8"/>
    <w:rsid w:val="00FB78E2"/>
    <w:rsid w:val="00FB79E6"/>
    <w:rsid w:val="00FB7E82"/>
    <w:rsid w:val="00FC01F9"/>
    <w:rsid w:val="00FC0EF4"/>
    <w:rsid w:val="00FC111E"/>
    <w:rsid w:val="00FC1137"/>
    <w:rsid w:val="00FC25B2"/>
    <w:rsid w:val="00FC25F6"/>
    <w:rsid w:val="00FC271A"/>
    <w:rsid w:val="00FC2CD9"/>
    <w:rsid w:val="00FC2CDB"/>
    <w:rsid w:val="00FC2CEC"/>
    <w:rsid w:val="00FC324E"/>
    <w:rsid w:val="00FC34B3"/>
    <w:rsid w:val="00FC3924"/>
    <w:rsid w:val="00FC3DBF"/>
    <w:rsid w:val="00FC3DE2"/>
    <w:rsid w:val="00FC3EE0"/>
    <w:rsid w:val="00FC50C1"/>
    <w:rsid w:val="00FC53DB"/>
    <w:rsid w:val="00FC5488"/>
    <w:rsid w:val="00FC54B0"/>
    <w:rsid w:val="00FC55D4"/>
    <w:rsid w:val="00FC5B1D"/>
    <w:rsid w:val="00FC5D20"/>
    <w:rsid w:val="00FC5FC2"/>
    <w:rsid w:val="00FC658A"/>
    <w:rsid w:val="00FC6670"/>
    <w:rsid w:val="00FC6953"/>
    <w:rsid w:val="00FC6991"/>
    <w:rsid w:val="00FC6B6B"/>
    <w:rsid w:val="00FC71EA"/>
    <w:rsid w:val="00FC750A"/>
    <w:rsid w:val="00FC7B0D"/>
    <w:rsid w:val="00FC7FD1"/>
    <w:rsid w:val="00FD02BD"/>
    <w:rsid w:val="00FD0627"/>
    <w:rsid w:val="00FD098C"/>
    <w:rsid w:val="00FD0AD4"/>
    <w:rsid w:val="00FD127C"/>
    <w:rsid w:val="00FD12BF"/>
    <w:rsid w:val="00FD1F97"/>
    <w:rsid w:val="00FD2039"/>
    <w:rsid w:val="00FD205F"/>
    <w:rsid w:val="00FD23BD"/>
    <w:rsid w:val="00FD24F6"/>
    <w:rsid w:val="00FD2800"/>
    <w:rsid w:val="00FD28E2"/>
    <w:rsid w:val="00FD294C"/>
    <w:rsid w:val="00FD2A5B"/>
    <w:rsid w:val="00FD2FF6"/>
    <w:rsid w:val="00FD3119"/>
    <w:rsid w:val="00FD32ED"/>
    <w:rsid w:val="00FD33A7"/>
    <w:rsid w:val="00FD3921"/>
    <w:rsid w:val="00FD3B17"/>
    <w:rsid w:val="00FD3F04"/>
    <w:rsid w:val="00FD4B97"/>
    <w:rsid w:val="00FD4D27"/>
    <w:rsid w:val="00FD5565"/>
    <w:rsid w:val="00FD59C7"/>
    <w:rsid w:val="00FD5C7B"/>
    <w:rsid w:val="00FD5FED"/>
    <w:rsid w:val="00FD715B"/>
    <w:rsid w:val="00FD74D9"/>
    <w:rsid w:val="00FE00DD"/>
    <w:rsid w:val="00FE03F7"/>
    <w:rsid w:val="00FE0C36"/>
    <w:rsid w:val="00FE0E39"/>
    <w:rsid w:val="00FE0EDB"/>
    <w:rsid w:val="00FE16F0"/>
    <w:rsid w:val="00FE1807"/>
    <w:rsid w:val="00FE18FE"/>
    <w:rsid w:val="00FE191E"/>
    <w:rsid w:val="00FE1B48"/>
    <w:rsid w:val="00FE1B6B"/>
    <w:rsid w:val="00FE1BC3"/>
    <w:rsid w:val="00FE1C16"/>
    <w:rsid w:val="00FE1C8D"/>
    <w:rsid w:val="00FE20B6"/>
    <w:rsid w:val="00FE217D"/>
    <w:rsid w:val="00FE2555"/>
    <w:rsid w:val="00FE28B7"/>
    <w:rsid w:val="00FE2B82"/>
    <w:rsid w:val="00FE2BA3"/>
    <w:rsid w:val="00FE2ED4"/>
    <w:rsid w:val="00FE3B2C"/>
    <w:rsid w:val="00FE3E4B"/>
    <w:rsid w:val="00FE3F30"/>
    <w:rsid w:val="00FE4451"/>
    <w:rsid w:val="00FE46B5"/>
    <w:rsid w:val="00FE4726"/>
    <w:rsid w:val="00FE486B"/>
    <w:rsid w:val="00FE4908"/>
    <w:rsid w:val="00FE4DF6"/>
    <w:rsid w:val="00FE4EF9"/>
    <w:rsid w:val="00FE5DC2"/>
    <w:rsid w:val="00FE5DDA"/>
    <w:rsid w:val="00FE67BC"/>
    <w:rsid w:val="00FE6DA3"/>
    <w:rsid w:val="00FE6E80"/>
    <w:rsid w:val="00FE6EC0"/>
    <w:rsid w:val="00FE7147"/>
    <w:rsid w:val="00FE73F9"/>
    <w:rsid w:val="00FE7A01"/>
    <w:rsid w:val="00FE7AFB"/>
    <w:rsid w:val="00FE7D6A"/>
    <w:rsid w:val="00FE7DD5"/>
    <w:rsid w:val="00FE7F43"/>
    <w:rsid w:val="00FF054E"/>
    <w:rsid w:val="00FF125A"/>
    <w:rsid w:val="00FF19C0"/>
    <w:rsid w:val="00FF1BDA"/>
    <w:rsid w:val="00FF1D36"/>
    <w:rsid w:val="00FF2041"/>
    <w:rsid w:val="00FF241C"/>
    <w:rsid w:val="00FF33F9"/>
    <w:rsid w:val="00FF36F4"/>
    <w:rsid w:val="00FF3E52"/>
    <w:rsid w:val="00FF489B"/>
    <w:rsid w:val="00FF4D5E"/>
    <w:rsid w:val="00FF4D8E"/>
    <w:rsid w:val="00FF5515"/>
    <w:rsid w:val="00FF559B"/>
    <w:rsid w:val="00FF565C"/>
    <w:rsid w:val="00FF5FCB"/>
    <w:rsid w:val="00FF5FE6"/>
    <w:rsid w:val="00FF610B"/>
    <w:rsid w:val="00FF614A"/>
    <w:rsid w:val="00FF624A"/>
    <w:rsid w:val="00FF691C"/>
    <w:rsid w:val="00FF6CAE"/>
    <w:rsid w:val="00FF7787"/>
    <w:rsid w:val="00FF7B56"/>
    <w:rsid w:val="00FF7BD5"/>
    <w:rsid w:val="00FF7D90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caption" w:uiPriority="35" w:qFormat="1"/>
    <w:lsdException w:name="List" w:uiPriority="0"/>
    <w:lsdException w:name="List Bullet 3" w:uiPriority="0"/>
    <w:lsdException w:name="Title" w:semiHidden="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3631B1"/>
    <w:pPr>
      <w:spacing w:before="240" w:after="120" w:line="240" w:lineRule="auto"/>
      <w:ind w:firstLine="709"/>
      <w:contextualSpacing/>
      <w:jc w:val="both"/>
    </w:pPr>
    <w:rPr>
      <w:rFonts w:ascii="Verdana" w:eastAsia="Calibri" w:hAnsi="Verdana" w:cs="Times New Roman"/>
      <w:sz w:val="20"/>
      <w:szCs w:val="28"/>
    </w:rPr>
  </w:style>
  <w:style w:type="paragraph" w:styleId="15">
    <w:name w:val="heading 1"/>
    <w:basedOn w:val="a6"/>
    <w:next w:val="a6"/>
    <w:link w:val="16"/>
    <w:uiPriority w:val="9"/>
    <w:qFormat/>
    <w:rsid w:val="001556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23">
    <w:name w:val="heading 2"/>
    <w:basedOn w:val="a6"/>
    <w:next w:val="a6"/>
    <w:link w:val="24"/>
    <w:uiPriority w:val="9"/>
    <w:unhideWhenUsed/>
    <w:qFormat/>
    <w:rsid w:val="001556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6"/>
    <w:next w:val="a6"/>
    <w:link w:val="33"/>
    <w:uiPriority w:val="9"/>
    <w:unhideWhenUsed/>
    <w:qFormat/>
    <w:rsid w:val="001556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0">
    <w:name w:val="heading 4"/>
    <w:basedOn w:val="a6"/>
    <w:next w:val="a6"/>
    <w:link w:val="41"/>
    <w:uiPriority w:val="9"/>
    <w:unhideWhenUsed/>
    <w:qFormat/>
    <w:rsid w:val="001556D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1">
    <w:name w:val="heading 5"/>
    <w:basedOn w:val="a6"/>
    <w:next w:val="a6"/>
    <w:link w:val="52"/>
    <w:uiPriority w:val="99"/>
    <w:unhideWhenUsed/>
    <w:qFormat/>
    <w:rsid w:val="001556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0">
    <w:name w:val="heading 6"/>
    <w:basedOn w:val="a6"/>
    <w:next w:val="a6"/>
    <w:link w:val="61"/>
    <w:unhideWhenUsed/>
    <w:qFormat/>
    <w:rsid w:val="001556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6">
    <w:name w:val="Заголовок 1 Знак"/>
    <w:basedOn w:val="a7"/>
    <w:link w:val="15"/>
    <w:uiPriority w:val="9"/>
    <w:rsid w:val="001556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4">
    <w:name w:val="Заголовок 2 Знак"/>
    <w:basedOn w:val="a7"/>
    <w:link w:val="23"/>
    <w:uiPriority w:val="9"/>
    <w:rsid w:val="00155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7"/>
    <w:link w:val="32"/>
    <w:uiPriority w:val="9"/>
    <w:rsid w:val="001556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">
    <w:name w:val="Заголовок 4 Знак"/>
    <w:basedOn w:val="a7"/>
    <w:link w:val="40"/>
    <w:uiPriority w:val="9"/>
    <w:rsid w:val="001556D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7"/>
    <w:link w:val="51"/>
    <w:uiPriority w:val="99"/>
    <w:rsid w:val="001556D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">
    <w:name w:val="Заголовок 6 Знак"/>
    <w:basedOn w:val="a7"/>
    <w:link w:val="60"/>
    <w:rsid w:val="001556D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List Paragraph"/>
    <w:basedOn w:val="a6"/>
    <w:link w:val="ab"/>
    <w:uiPriority w:val="34"/>
    <w:qFormat/>
    <w:rsid w:val="001556D4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b">
    <w:name w:val="Абзац списка Знак"/>
    <w:basedOn w:val="a7"/>
    <w:link w:val="aa"/>
    <w:uiPriority w:val="34"/>
    <w:rsid w:val="001556D4"/>
  </w:style>
  <w:style w:type="paragraph" w:styleId="ac">
    <w:name w:val="TOC Heading"/>
    <w:basedOn w:val="15"/>
    <w:next w:val="a6"/>
    <w:uiPriority w:val="39"/>
    <w:unhideWhenUsed/>
    <w:qFormat/>
    <w:rsid w:val="001556D4"/>
    <w:pPr>
      <w:outlineLvl w:val="9"/>
    </w:pPr>
    <w:rPr>
      <w:lang w:eastAsia="ru-RU"/>
    </w:rPr>
  </w:style>
  <w:style w:type="paragraph" w:styleId="ad">
    <w:name w:val="Balloon Text"/>
    <w:basedOn w:val="a6"/>
    <w:link w:val="ae"/>
    <w:uiPriority w:val="99"/>
    <w:semiHidden/>
    <w:unhideWhenUsed/>
    <w:rsid w:val="008E0E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7"/>
    <w:link w:val="ad"/>
    <w:uiPriority w:val="99"/>
    <w:semiHidden/>
    <w:rsid w:val="008E0EF5"/>
    <w:rPr>
      <w:rFonts w:ascii="Tahoma" w:hAnsi="Tahoma" w:cs="Tahoma"/>
      <w:sz w:val="16"/>
      <w:szCs w:val="16"/>
    </w:rPr>
  </w:style>
  <w:style w:type="paragraph" w:styleId="17">
    <w:name w:val="toc 1"/>
    <w:basedOn w:val="a6"/>
    <w:next w:val="a6"/>
    <w:autoRedefine/>
    <w:uiPriority w:val="39"/>
    <w:unhideWhenUsed/>
    <w:rsid w:val="002267F8"/>
    <w:pPr>
      <w:tabs>
        <w:tab w:val="left" w:pos="426"/>
        <w:tab w:val="left" w:pos="1100"/>
        <w:tab w:val="right" w:leader="dot" w:pos="9639"/>
      </w:tabs>
      <w:spacing w:before="0" w:after="20" w:line="276" w:lineRule="auto"/>
      <w:ind w:left="425" w:right="567" w:hanging="425"/>
      <w:contextualSpacing w:val="0"/>
    </w:pPr>
    <w:rPr>
      <w:rFonts w:eastAsiaTheme="minorEastAsia" w:cstheme="minorBidi"/>
      <w:b/>
      <w:noProof/>
      <w:szCs w:val="22"/>
      <w:lang w:eastAsia="ru-RU"/>
    </w:rPr>
  </w:style>
  <w:style w:type="character" w:styleId="af">
    <w:name w:val="Hyperlink"/>
    <w:basedOn w:val="a7"/>
    <w:uiPriority w:val="99"/>
    <w:unhideWhenUsed/>
    <w:rsid w:val="00950982"/>
    <w:rPr>
      <w:rFonts w:ascii="Verdana" w:hAnsi="Verdana"/>
      <w:color w:val="0000FF" w:themeColor="hyperlink"/>
      <w:sz w:val="18"/>
      <w:u w:val="single"/>
    </w:rPr>
  </w:style>
  <w:style w:type="paragraph" w:styleId="25">
    <w:name w:val="toc 2"/>
    <w:basedOn w:val="a6"/>
    <w:next w:val="a6"/>
    <w:autoRedefine/>
    <w:uiPriority w:val="39"/>
    <w:unhideWhenUsed/>
    <w:rsid w:val="002267F8"/>
    <w:pPr>
      <w:tabs>
        <w:tab w:val="left" w:pos="993"/>
        <w:tab w:val="right" w:leader="dot" w:pos="9639"/>
      </w:tabs>
      <w:spacing w:before="0" w:after="20" w:line="276" w:lineRule="auto"/>
      <w:ind w:left="993" w:right="567" w:hanging="709"/>
      <w:contextualSpacing w:val="0"/>
    </w:pPr>
    <w:rPr>
      <w:rFonts w:eastAsiaTheme="minorEastAsia" w:cstheme="minorBidi"/>
      <w:noProof/>
      <w:szCs w:val="22"/>
      <w:lang w:eastAsia="ru-RU"/>
    </w:rPr>
  </w:style>
  <w:style w:type="paragraph" w:styleId="34">
    <w:name w:val="toc 3"/>
    <w:basedOn w:val="a6"/>
    <w:next w:val="a6"/>
    <w:autoRedefine/>
    <w:uiPriority w:val="39"/>
    <w:unhideWhenUsed/>
    <w:rsid w:val="002267F8"/>
    <w:pPr>
      <w:tabs>
        <w:tab w:val="left" w:pos="1418"/>
        <w:tab w:val="right" w:leader="dot" w:pos="9639"/>
      </w:tabs>
      <w:spacing w:before="0" w:after="20" w:line="276" w:lineRule="auto"/>
      <w:ind w:left="1418" w:right="567" w:hanging="851"/>
      <w:contextualSpacing w:val="0"/>
    </w:pPr>
    <w:rPr>
      <w:rFonts w:eastAsiaTheme="minorEastAsia" w:cstheme="minorBidi"/>
      <w:noProof/>
      <w:szCs w:val="22"/>
      <w:lang w:eastAsia="ru-RU"/>
    </w:rPr>
  </w:style>
  <w:style w:type="paragraph" w:styleId="42">
    <w:name w:val="toc 4"/>
    <w:basedOn w:val="a6"/>
    <w:next w:val="a6"/>
    <w:autoRedefine/>
    <w:uiPriority w:val="39"/>
    <w:unhideWhenUsed/>
    <w:rsid w:val="002267F8"/>
    <w:pPr>
      <w:tabs>
        <w:tab w:val="left" w:pos="1843"/>
        <w:tab w:val="right" w:leader="dot" w:pos="9639"/>
      </w:tabs>
      <w:spacing w:before="0" w:after="20" w:line="276" w:lineRule="auto"/>
      <w:ind w:left="1843" w:right="567" w:hanging="992"/>
      <w:contextualSpacing w:val="0"/>
    </w:pPr>
    <w:rPr>
      <w:rFonts w:eastAsiaTheme="minorEastAsia" w:cstheme="minorBidi"/>
      <w:noProof/>
      <w:szCs w:val="22"/>
      <w:lang w:eastAsia="ru-RU"/>
    </w:rPr>
  </w:style>
  <w:style w:type="paragraph" w:styleId="53">
    <w:name w:val="toc 5"/>
    <w:basedOn w:val="a6"/>
    <w:next w:val="a6"/>
    <w:autoRedefine/>
    <w:uiPriority w:val="39"/>
    <w:unhideWhenUsed/>
    <w:rsid w:val="00052F1E"/>
    <w:pPr>
      <w:tabs>
        <w:tab w:val="left" w:pos="2268"/>
        <w:tab w:val="right" w:leader="dot" w:pos="9628"/>
      </w:tabs>
      <w:spacing w:before="0" w:after="0" w:line="276" w:lineRule="auto"/>
      <w:ind w:left="851" w:firstLine="283"/>
    </w:pPr>
    <w:rPr>
      <w:rFonts w:eastAsiaTheme="minorEastAsia" w:cstheme="minorBidi"/>
      <w:noProof/>
      <w:szCs w:val="22"/>
      <w:lang w:eastAsia="ru-RU"/>
    </w:rPr>
  </w:style>
  <w:style w:type="table" w:styleId="af0">
    <w:name w:val="Table Grid"/>
    <w:basedOn w:val="a8"/>
    <w:uiPriority w:val="59"/>
    <w:rsid w:val="00494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6"/>
    <w:link w:val="af2"/>
    <w:uiPriority w:val="99"/>
    <w:unhideWhenUsed/>
    <w:rsid w:val="00D850C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7"/>
    <w:link w:val="af1"/>
    <w:uiPriority w:val="99"/>
    <w:rsid w:val="00D850CF"/>
  </w:style>
  <w:style w:type="paragraph" w:styleId="af3">
    <w:name w:val="footer"/>
    <w:basedOn w:val="a6"/>
    <w:link w:val="af4"/>
    <w:uiPriority w:val="99"/>
    <w:unhideWhenUsed/>
    <w:rsid w:val="00D850C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7"/>
    <w:link w:val="af3"/>
    <w:uiPriority w:val="99"/>
    <w:rsid w:val="00D850CF"/>
  </w:style>
  <w:style w:type="paragraph" w:customStyle="1" w:styleId="1">
    <w:name w:val="А_Заг_1"/>
    <w:next w:val="af5"/>
    <w:link w:val="18"/>
    <w:qFormat/>
    <w:rsid w:val="00FE4DF6"/>
    <w:pPr>
      <w:keepNext/>
      <w:pageBreakBefore/>
      <w:numPr>
        <w:numId w:val="15"/>
      </w:numPr>
      <w:spacing w:before="120" w:after="240"/>
      <w:outlineLvl w:val="0"/>
    </w:pPr>
    <w:rPr>
      <w:rFonts w:ascii="Verdana" w:eastAsiaTheme="majorEastAsia" w:hAnsi="Verdana" w:cstheme="majorBidi"/>
      <w:b/>
      <w:bCs/>
      <w:sz w:val="24"/>
      <w:szCs w:val="24"/>
    </w:rPr>
  </w:style>
  <w:style w:type="character" w:customStyle="1" w:styleId="18">
    <w:name w:val="А_Заг_1 Знак"/>
    <w:basedOn w:val="ab"/>
    <w:link w:val="1"/>
    <w:rsid w:val="00FE4DF6"/>
    <w:rPr>
      <w:rFonts w:ascii="Verdana" w:eastAsiaTheme="majorEastAsia" w:hAnsi="Verdana" w:cstheme="majorBidi"/>
      <w:b/>
      <w:bCs/>
      <w:sz w:val="24"/>
      <w:szCs w:val="24"/>
    </w:rPr>
  </w:style>
  <w:style w:type="paragraph" w:customStyle="1" w:styleId="20">
    <w:name w:val="А_Заг_2"/>
    <w:basedOn w:val="1"/>
    <w:next w:val="af5"/>
    <w:link w:val="26"/>
    <w:qFormat/>
    <w:rsid w:val="00472A4E"/>
    <w:pPr>
      <w:pageBreakBefore w:val="0"/>
      <w:numPr>
        <w:ilvl w:val="1"/>
      </w:numPr>
      <w:spacing w:before="360" w:after="120"/>
      <w:ind w:left="993" w:hanging="851"/>
      <w:outlineLvl w:val="1"/>
    </w:pPr>
    <w:rPr>
      <w:sz w:val="23"/>
      <w:szCs w:val="22"/>
    </w:rPr>
  </w:style>
  <w:style w:type="character" w:customStyle="1" w:styleId="26">
    <w:name w:val="А_Заг_2 Знак"/>
    <w:basedOn w:val="18"/>
    <w:link w:val="20"/>
    <w:rsid w:val="00472A4E"/>
    <w:rPr>
      <w:rFonts w:ascii="Verdana" w:eastAsiaTheme="majorEastAsia" w:hAnsi="Verdana" w:cstheme="majorBidi"/>
      <w:b/>
      <w:bCs/>
      <w:sz w:val="23"/>
      <w:szCs w:val="24"/>
    </w:rPr>
  </w:style>
  <w:style w:type="paragraph" w:customStyle="1" w:styleId="3">
    <w:name w:val="А_Заг_3"/>
    <w:basedOn w:val="20"/>
    <w:next w:val="af5"/>
    <w:link w:val="35"/>
    <w:qFormat/>
    <w:rsid w:val="00123876"/>
    <w:pPr>
      <w:numPr>
        <w:ilvl w:val="2"/>
      </w:numPr>
      <w:outlineLvl w:val="2"/>
    </w:pPr>
    <w:rPr>
      <w:sz w:val="22"/>
    </w:rPr>
  </w:style>
  <w:style w:type="character" w:customStyle="1" w:styleId="35">
    <w:name w:val="А_Заг_3 Знак"/>
    <w:basedOn w:val="26"/>
    <w:link w:val="3"/>
    <w:rsid w:val="00123876"/>
    <w:rPr>
      <w:rFonts w:ascii="Verdana" w:eastAsiaTheme="majorEastAsia" w:hAnsi="Verdana" w:cstheme="majorBidi"/>
      <w:b/>
      <w:bCs/>
      <w:sz w:val="23"/>
      <w:szCs w:val="24"/>
    </w:rPr>
  </w:style>
  <w:style w:type="paragraph" w:customStyle="1" w:styleId="4">
    <w:name w:val="А_Заг_4"/>
    <w:next w:val="af5"/>
    <w:link w:val="43"/>
    <w:qFormat/>
    <w:rsid w:val="00123876"/>
    <w:pPr>
      <w:keepNext/>
      <w:numPr>
        <w:ilvl w:val="3"/>
        <w:numId w:val="15"/>
      </w:numPr>
      <w:spacing w:before="360" w:after="120"/>
      <w:outlineLvl w:val="3"/>
    </w:pPr>
    <w:rPr>
      <w:rFonts w:ascii="Verdana" w:eastAsiaTheme="majorEastAsia" w:hAnsi="Verdana" w:cstheme="majorBidi"/>
      <w:b/>
      <w:bCs/>
      <w:iCs/>
      <w:sz w:val="21"/>
      <w:szCs w:val="20"/>
    </w:rPr>
  </w:style>
  <w:style w:type="character" w:customStyle="1" w:styleId="43">
    <w:name w:val="А_Заг_4 Знак"/>
    <w:basedOn w:val="18"/>
    <w:link w:val="4"/>
    <w:rsid w:val="00123876"/>
    <w:rPr>
      <w:rFonts w:ascii="Verdana" w:eastAsiaTheme="majorEastAsia" w:hAnsi="Verdana" w:cstheme="majorBidi"/>
      <w:b/>
      <w:bCs/>
      <w:iCs/>
      <w:sz w:val="21"/>
      <w:szCs w:val="20"/>
    </w:rPr>
  </w:style>
  <w:style w:type="paragraph" w:customStyle="1" w:styleId="5">
    <w:name w:val="А_Заг_5"/>
    <w:next w:val="af5"/>
    <w:link w:val="54"/>
    <w:qFormat/>
    <w:rsid w:val="00472A4E"/>
    <w:pPr>
      <w:numPr>
        <w:ilvl w:val="4"/>
        <w:numId w:val="15"/>
      </w:numPr>
      <w:spacing w:before="360" w:after="120"/>
      <w:ind w:hanging="1276"/>
      <w:outlineLvl w:val="4"/>
    </w:pPr>
    <w:rPr>
      <w:rFonts w:ascii="Verdana" w:eastAsiaTheme="majorEastAsia" w:hAnsi="Verdana" w:cstheme="majorBidi"/>
      <w:b/>
      <w:bCs/>
      <w:iCs/>
      <w:sz w:val="20"/>
      <w:szCs w:val="19"/>
    </w:rPr>
  </w:style>
  <w:style w:type="character" w:customStyle="1" w:styleId="54">
    <w:name w:val="А_Заг_5 Знак"/>
    <w:basedOn w:val="43"/>
    <w:link w:val="5"/>
    <w:rsid w:val="00472A4E"/>
    <w:rPr>
      <w:rFonts w:ascii="Verdana" w:eastAsiaTheme="majorEastAsia" w:hAnsi="Verdana" w:cstheme="majorBidi"/>
      <w:b/>
      <w:bCs/>
      <w:iCs/>
      <w:sz w:val="20"/>
      <w:szCs w:val="19"/>
    </w:rPr>
  </w:style>
  <w:style w:type="paragraph" w:customStyle="1" w:styleId="af6">
    <w:name w:val="А_Таблица"/>
    <w:next w:val="af5"/>
    <w:link w:val="af7"/>
    <w:qFormat/>
    <w:rsid w:val="00007A80"/>
    <w:pPr>
      <w:keepNext/>
      <w:suppressAutoHyphens/>
      <w:spacing w:before="240" w:after="120" w:line="240" w:lineRule="auto"/>
    </w:pPr>
    <w:rPr>
      <w:rFonts w:ascii="Verdana" w:eastAsia="Times New Roman" w:hAnsi="Verdana" w:cs="Times New Roman"/>
      <w:b/>
      <w:sz w:val="18"/>
      <w:szCs w:val="18"/>
      <w:lang w:eastAsia="ru-RU"/>
    </w:rPr>
  </w:style>
  <w:style w:type="paragraph" w:customStyle="1" w:styleId="af5">
    <w:name w:val="А_Абзац"/>
    <w:basedOn w:val="a6"/>
    <w:link w:val="af8"/>
    <w:qFormat/>
    <w:rsid w:val="007D3F2D"/>
    <w:pPr>
      <w:spacing w:before="120" w:line="276" w:lineRule="auto"/>
      <w:ind w:firstLine="567"/>
      <w:contextualSpacing w:val="0"/>
    </w:pPr>
    <w:rPr>
      <w:rFonts w:eastAsiaTheme="majorEastAsia" w:cstheme="majorBidi"/>
      <w:szCs w:val="20"/>
    </w:rPr>
  </w:style>
  <w:style w:type="character" w:customStyle="1" w:styleId="af8">
    <w:name w:val="А_Абзац Знак"/>
    <w:basedOn w:val="18"/>
    <w:link w:val="af5"/>
    <w:rsid w:val="007D3F2D"/>
    <w:rPr>
      <w:rFonts w:ascii="Verdana" w:eastAsiaTheme="majorEastAsia" w:hAnsi="Verdana" w:cstheme="majorBidi"/>
      <w:b w:val="0"/>
      <w:bCs w:val="0"/>
      <w:sz w:val="20"/>
      <w:szCs w:val="20"/>
    </w:rPr>
  </w:style>
  <w:style w:type="character" w:customStyle="1" w:styleId="af7">
    <w:name w:val="А_Таблица Знак"/>
    <w:basedOn w:val="a7"/>
    <w:link w:val="af6"/>
    <w:rsid w:val="00007A80"/>
    <w:rPr>
      <w:rFonts w:ascii="Verdana" w:eastAsia="Times New Roman" w:hAnsi="Verdana" w:cs="Times New Roman"/>
      <w:b/>
      <w:sz w:val="18"/>
      <w:szCs w:val="18"/>
      <w:lang w:eastAsia="ru-RU"/>
    </w:rPr>
  </w:style>
  <w:style w:type="paragraph" w:customStyle="1" w:styleId="af9">
    <w:name w:val="А_Коментарий"/>
    <w:basedOn w:val="af5"/>
    <w:link w:val="afa"/>
    <w:qFormat/>
    <w:rsid w:val="007A5ABF"/>
    <w:pPr>
      <w:suppressAutoHyphens/>
      <w:spacing w:line="240" w:lineRule="auto"/>
    </w:pPr>
    <w:rPr>
      <w:rFonts w:eastAsia="Times New Roman" w:cs="Times New Roman"/>
      <w:b/>
      <w:i/>
      <w:color w:val="785C9A"/>
      <w:szCs w:val="24"/>
    </w:rPr>
  </w:style>
  <w:style w:type="character" w:customStyle="1" w:styleId="afa">
    <w:name w:val="А_Коментарий Знак"/>
    <w:basedOn w:val="a7"/>
    <w:link w:val="af9"/>
    <w:rsid w:val="007A5ABF"/>
    <w:rPr>
      <w:rFonts w:ascii="Verdana" w:eastAsia="Times New Roman" w:hAnsi="Verdana" w:cs="Times New Roman"/>
      <w:b/>
      <w:i/>
      <w:color w:val="785C9A"/>
      <w:sz w:val="20"/>
      <w:szCs w:val="24"/>
    </w:rPr>
  </w:style>
  <w:style w:type="paragraph" w:customStyle="1" w:styleId="afb">
    <w:name w:val="А_Титул"/>
    <w:next w:val="af5"/>
    <w:link w:val="afc"/>
    <w:qFormat/>
    <w:rsid w:val="00832231"/>
    <w:pPr>
      <w:spacing w:before="120" w:after="240"/>
      <w:jc w:val="center"/>
    </w:pPr>
    <w:rPr>
      <w:rFonts w:ascii="Verdana" w:eastAsia="Times New Roman" w:hAnsi="Verdana" w:cs="Times New Roman"/>
      <w:b/>
      <w:color w:val="000000" w:themeColor="text1"/>
      <w:spacing w:val="20"/>
      <w:sz w:val="24"/>
      <w:szCs w:val="24"/>
      <w:lang w:eastAsia="ru-RU"/>
    </w:rPr>
  </w:style>
  <w:style w:type="character" w:customStyle="1" w:styleId="afc">
    <w:name w:val="А_Титул Знак"/>
    <w:basedOn w:val="afa"/>
    <w:link w:val="afb"/>
    <w:rsid w:val="00832231"/>
    <w:rPr>
      <w:rFonts w:ascii="Verdana" w:eastAsia="Times New Roman" w:hAnsi="Verdana" w:cs="Times New Roman"/>
      <w:b w:val="0"/>
      <w:i w:val="0"/>
      <w:color w:val="000000" w:themeColor="text1"/>
      <w:spacing w:val="20"/>
      <w:sz w:val="24"/>
      <w:szCs w:val="24"/>
      <w:lang w:eastAsia="ru-RU"/>
    </w:rPr>
  </w:style>
  <w:style w:type="paragraph" w:customStyle="1" w:styleId="afd">
    <w:name w:val="А_Рис_подпись"/>
    <w:next w:val="af5"/>
    <w:link w:val="afe"/>
    <w:qFormat/>
    <w:rsid w:val="006A0699"/>
    <w:pPr>
      <w:spacing w:after="240" w:line="240" w:lineRule="auto"/>
      <w:jc w:val="center"/>
    </w:pPr>
    <w:rPr>
      <w:rFonts w:ascii="Verdana" w:eastAsiaTheme="majorEastAsia" w:hAnsi="Verdana" w:cstheme="majorBidi"/>
      <w:b/>
      <w:sz w:val="18"/>
      <w:szCs w:val="18"/>
      <w:lang w:eastAsia="ru-RU"/>
    </w:rPr>
  </w:style>
  <w:style w:type="character" w:customStyle="1" w:styleId="afe">
    <w:name w:val="А_Рис_подпись Знак"/>
    <w:basedOn w:val="af7"/>
    <w:link w:val="afd"/>
    <w:rsid w:val="006A0699"/>
    <w:rPr>
      <w:rFonts w:ascii="Verdana" w:eastAsiaTheme="majorEastAsia" w:hAnsi="Verdana" w:cstheme="majorBidi"/>
      <w:b/>
      <w:sz w:val="18"/>
      <w:szCs w:val="18"/>
      <w:lang w:eastAsia="ru-RU"/>
    </w:rPr>
  </w:style>
  <w:style w:type="paragraph" w:customStyle="1" w:styleId="aff">
    <w:name w:val="А_Замена"/>
    <w:basedOn w:val="af5"/>
    <w:next w:val="af5"/>
    <w:qFormat/>
    <w:rsid w:val="00A943FB"/>
    <w:rPr>
      <w:rFonts w:eastAsia="Times New Roman" w:cs="Times New Roman"/>
      <w:color w:val="0000FF"/>
      <w:szCs w:val="24"/>
    </w:rPr>
  </w:style>
  <w:style w:type="paragraph" w:customStyle="1" w:styleId="aff0">
    <w:name w:val="А_Замечание"/>
    <w:next w:val="af5"/>
    <w:link w:val="aff1"/>
    <w:qFormat/>
    <w:rsid w:val="006D2849"/>
    <w:pPr>
      <w:pBdr>
        <w:top w:val="dashed" w:sz="8" w:space="1" w:color="FF0000"/>
        <w:left w:val="dashed" w:sz="8" w:space="4" w:color="FF0000"/>
        <w:bottom w:val="dashed" w:sz="8" w:space="1" w:color="FF0000"/>
        <w:right w:val="dashed" w:sz="8" w:space="4" w:color="FF0000"/>
      </w:pBdr>
      <w:spacing w:after="120"/>
      <w:ind w:firstLine="567"/>
    </w:pPr>
    <w:rPr>
      <w:rFonts w:ascii="Verdana" w:eastAsia="Times New Roman" w:hAnsi="Verdana" w:cs="Times New Roman"/>
      <w:color w:val="FF0000"/>
      <w:sz w:val="20"/>
      <w:szCs w:val="20"/>
      <w:lang w:eastAsia="ru-RU"/>
    </w:rPr>
  </w:style>
  <w:style w:type="character" w:customStyle="1" w:styleId="aff1">
    <w:name w:val="А_Замечание Знак"/>
    <w:basedOn w:val="a7"/>
    <w:link w:val="aff0"/>
    <w:rsid w:val="006D2849"/>
    <w:rPr>
      <w:rFonts w:ascii="Verdana" w:eastAsia="Times New Roman" w:hAnsi="Verdana" w:cs="Times New Roman"/>
      <w:color w:val="FF0000"/>
      <w:sz w:val="20"/>
      <w:szCs w:val="20"/>
      <w:lang w:eastAsia="ru-RU"/>
    </w:rPr>
  </w:style>
  <w:style w:type="paragraph" w:customStyle="1" w:styleId="11">
    <w:name w:val="А_Лит_1"/>
    <w:basedOn w:val="a6"/>
    <w:next w:val="af5"/>
    <w:link w:val="19"/>
    <w:qFormat/>
    <w:rsid w:val="00AF194C"/>
    <w:pPr>
      <w:numPr>
        <w:numId w:val="16"/>
      </w:numPr>
      <w:spacing w:before="0" w:line="276" w:lineRule="auto"/>
      <w:contextualSpacing w:val="0"/>
    </w:pPr>
    <w:rPr>
      <w:rFonts w:eastAsia="Arial Unicode MS"/>
    </w:rPr>
  </w:style>
  <w:style w:type="paragraph" w:customStyle="1" w:styleId="12">
    <w:name w:val="А_Марк_1"/>
    <w:link w:val="1a"/>
    <w:qFormat/>
    <w:rsid w:val="009738C1"/>
    <w:pPr>
      <w:numPr>
        <w:numId w:val="3"/>
      </w:numPr>
      <w:suppressAutoHyphens/>
      <w:spacing w:before="60" w:after="60"/>
      <w:ind w:left="992" w:hanging="425"/>
      <w:jc w:val="both"/>
    </w:pPr>
    <w:rPr>
      <w:rFonts w:ascii="Verdana" w:eastAsia="Arial Unicode MS" w:hAnsi="Verdana" w:cs="Times New Roman"/>
      <w:sz w:val="20"/>
      <w:szCs w:val="24"/>
      <w:lang w:eastAsia="ru-RU"/>
    </w:rPr>
  </w:style>
  <w:style w:type="paragraph" w:customStyle="1" w:styleId="13">
    <w:name w:val="А_Нум_осн_1"/>
    <w:basedOn w:val="a6"/>
    <w:link w:val="1b"/>
    <w:qFormat/>
    <w:rsid w:val="00B87499"/>
    <w:pPr>
      <w:numPr>
        <w:numId w:val="18"/>
      </w:numPr>
      <w:spacing w:before="120" w:line="276" w:lineRule="auto"/>
      <w:contextualSpacing w:val="0"/>
    </w:pPr>
    <w:rPr>
      <w:rFonts w:eastAsia="Arial Unicode MS"/>
      <w:lang w:eastAsia="ru-RU"/>
    </w:rPr>
  </w:style>
  <w:style w:type="paragraph" w:customStyle="1" w:styleId="aff2">
    <w:name w:val="А_Центр"/>
    <w:next w:val="af5"/>
    <w:link w:val="aff3"/>
    <w:qFormat/>
    <w:rsid w:val="00644BC4"/>
    <w:pPr>
      <w:spacing w:before="60" w:after="60"/>
      <w:jc w:val="center"/>
    </w:pPr>
    <w:rPr>
      <w:rFonts w:ascii="Verdana" w:eastAsiaTheme="majorEastAsia" w:hAnsi="Verdana" w:cstheme="majorBidi"/>
      <w:sz w:val="20"/>
      <w:szCs w:val="20"/>
      <w:lang w:val="en-US" w:eastAsia="ru-RU"/>
    </w:rPr>
  </w:style>
  <w:style w:type="character" w:customStyle="1" w:styleId="aff3">
    <w:name w:val="А_Центр Знак"/>
    <w:basedOn w:val="af8"/>
    <w:link w:val="aff2"/>
    <w:rsid w:val="00644BC4"/>
    <w:rPr>
      <w:rFonts w:ascii="Verdana" w:eastAsiaTheme="majorEastAsia" w:hAnsi="Verdana" w:cstheme="majorBidi"/>
      <w:b w:val="0"/>
      <w:bCs w:val="0"/>
      <w:sz w:val="20"/>
      <w:szCs w:val="20"/>
      <w:lang w:val="en-US" w:eastAsia="ru-RU"/>
    </w:rPr>
  </w:style>
  <w:style w:type="paragraph" w:customStyle="1" w:styleId="aff4">
    <w:name w:val="А_Подпись"/>
    <w:next w:val="af5"/>
    <w:link w:val="aff5"/>
    <w:qFormat/>
    <w:rsid w:val="004A4BA4"/>
    <w:pPr>
      <w:spacing w:before="60" w:after="120" w:line="240" w:lineRule="auto"/>
      <w:jc w:val="center"/>
    </w:pPr>
    <w:rPr>
      <w:rFonts w:ascii="Verdana" w:eastAsiaTheme="majorEastAsia" w:hAnsi="Verdana" w:cstheme="majorBidi"/>
      <w:sz w:val="16"/>
      <w:szCs w:val="16"/>
      <w:lang w:eastAsia="ru-RU"/>
    </w:rPr>
  </w:style>
  <w:style w:type="character" w:customStyle="1" w:styleId="aff5">
    <w:name w:val="А_Подпись Знак"/>
    <w:basedOn w:val="af8"/>
    <w:link w:val="aff4"/>
    <w:rsid w:val="004A4BA4"/>
    <w:rPr>
      <w:rFonts w:ascii="Verdana" w:eastAsiaTheme="majorEastAsia" w:hAnsi="Verdana" w:cstheme="majorBidi"/>
      <w:b w:val="0"/>
      <w:bCs w:val="0"/>
      <w:sz w:val="16"/>
      <w:szCs w:val="16"/>
      <w:lang w:eastAsia="ru-RU"/>
    </w:rPr>
  </w:style>
  <w:style w:type="paragraph" w:customStyle="1" w:styleId="6">
    <w:name w:val="А_Заг_6"/>
    <w:next w:val="af5"/>
    <w:link w:val="62"/>
    <w:qFormat/>
    <w:rsid w:val="002F28B2"/>
    <w:pPr>
      <w:numPr>
        <w:ilvl w:val="5"/>
        <w:numId w:val="2"/>
      </w:numPr>
      <w:spacing w:before="240" w:after="120"/>
      <w:ind w:left="2977" w:hanging="1559"/>
      <w:outlineLvl w:val="5"/>
    </w:pPr>
    <w:rPr>
      <w:rFonts w:ascii="Verdana" w:eastAsiaTheme="majorEastAsia" w:hAnsi="Verdana" w:cstheme="majorBidi"/>
      <w:b/>
      <w:bCs/>
      <w:iCs/>
      <w:sz w:val="19"/>
      <w:szCs w:val="19"/>
    </w:rPr>
  </w:style>
  <w:style w:type="character" w:customStyle="1" w:styleId="62">
    <w:name w:val="А_Заг_6 Знак"/>
    <w:basedOn w:val="61"/>
    <w:link w:val="6"/>
    <w:rsid w:val="002F28B2"/>
    <w:rPr>
      <w:rFonts w:ascii="Verdana" w:eastAsiaTheme="majorEastAsia" w:hAnsi="Verdana" w:cstheme="majorBidi"/>
      <w:b/>
      <w:bCs/>
      <w:i w:val="0"/>
      <w:iCs/>
      <w:color w:val="243F60" w:themeColor="accent1" w:themeShade="7F"/>
      <w:sz w:val="19"/>
      <w:szCs w:val="19"/>
    </w:rPr>
  </w:style>
  <w:style w:type="character" w:styleId="aff6">
    <w:name w:val="page number"/>
    <w:basedOn w:val="a7"/>
    <w:uiPriority w:val="99"/>
    <w:rsid w:val="00022526"/>
  </w:style>
  <w:style w:type="paragraph" w:styleId="aff7">
    <w:name w:val="caption"/>
    <w:basedOn w:val="a6"/>
    <w:next w:val="a6"/>
    <w:uiPriority w:val="35"/>
    <w:qFormat/>
    <w:rsid w:val="001556D4"/>
    <w:rPr>
      <w:b/>
      <w:bCs/>
      <w:szCs w:val="20"/>
    </w:rPr>
  </w:style>
  <w:style w:type="paragraph" w:customStyle="1" w:styleId="1c">
    <w:name w:val="Маркированный список 1"/>
    <w:basedOn w:val="a6"/>
    <w:rsid w:val="00022526"/>
    <w:pPr>
      <w:widowControl w:val="0"/>
      <w:tabs>
        <w:tab w:val="num" w:pos="900"/>
      </w:tabs>
      <w:spacing w:before="60" w:after="60"/>
      <w:ind w:left="900" w:hanging="360"/>
    </w:pPr>
    <w:rPr>
      <w:sz w:val="26"/>
      <w:szCs w:val="20"/>
    </w:rPr>
  </w:style>
  <w:style w:type="paragraph" w:styleId="36">
    <w:name w:val="List Bullet 3"/>
    <w:basedOn w:val="a6"/>
    <w:autoRedefine/>
    <w:rsid w:val="00022526"/>
    <w:pPr>
      <w:widowControl w:val="0"/>
      <w:tabs>
        <w:tab w:val="num" w:pos="-760"/>
        <w:tab w:val="num" w:pos="2340"/>
      </w:tabs>
      <w:spacing w:before="60" w:after="60"/>
      <w:ind w:left="2340" w:hanging="360"/>
    </w:pPr>
    <w:rPr>
      <w:sz w:val="26"/>
      <w:szCs w:val="20"/>
    </w:rPr>
  </w:style>
  <w:style w:type="paragraph" w:customStyle="1" w:styleId="1d">
    <w:name w:val="Список 1"/>
    <w:basedOn w:val="a6"/>
    <w:rsid w:val="00022526"/>
    <w:pPr>
      <w:tabs>
        <w:tab w:val="num" w:pos="1069"/>
        <w:tab w:val="right" w:leader="dot" w:pos="8820"/>
      </w:tabs>
      <w:spacing w:before="120"/>
      <w:ind w:left="1066" w:hanging="527"/>
    </w:pPr>
    <w:rPr>
      <w:sz w:val="28"/>
    </w:rPr>
  </w:style>
  <w:style w:type="paragraph" w:styleId="HTML">
    <w:name w:val="HTML Preformatted"/>
    <w:basedOn w:val="a6"/>
    <w:link w:val="HTML0"/>
    <w:uiPriority w:val="99"/>
    <w:rsid w:val="000225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HTML0">
    <w:name w:val="Стандартный HTML Знак"/>
    <w:basedOn w:val="a7"/>
    <w:link w:val="HTML"/>
    <w:uiPriority w:val="99"/>
    <w:rsid w:val="0002252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8">
    <w:name w:val="List Bullet"/>
    <w:basedOn w:val="a6"/>
    <w:uiPriority w:val="99"/>
    <w:rsid w:val="00022526"/>
    <w:pPr>
      <w:tabs>
        <w:tab w:val="num" w:pos="360"/>
      </w:tabs>
      <w:ind w:left="360" w:hanging="360"/>
    </w:pPr>
  </w:style>
  <w:style w:type="paragraph" w:styleId="aff9">
    <w:name w:val="List Number"/>
    <w:basedOn w:val="affa"/>
    <w:uiPriority w:val="99"/>
    <w:rsid w:val="00022526"/>
    <w:pPr>
      <w:tabs>
        <w:tab w:val="num" w:pos="964"/>
        <w:tab w:val="left" w:pos="3345"/>
      </w:tabs>
      <w:spacing w:after="240" w:line="240" w:lineRule="atLeast"/>
      <w:ind w:left="964" w:hanging="397"/>
    </w:pPr>
    <w:rPr>
      <w:rFonts w:ascii="Arial" w:hAnsi="Arial"/>
      <w:spacing w:val="-5"/>
      <w:szCs w:val="20"/>
    </w:rPr>
  </w:style>
  <w:style w:type="paragraph" w:styleId="affa">
    <w:name w:val="List"/>
    <w:basedOn w:val="a6"/>
    <w:rsid w:val="00022526"/>
    <w:pPr>
      <w:ind w:left="283" w:hanging="283"/>
    </w:pPr>
  </w:style>
  <w:style w:type="paragraph" w:styleId="affb">
    <w:name w:val="List Continue"/>
    <w:basedOn w:val="affa"/>
    <w:rsid w:val="00022526"/>
    <w:pPr>
      <w:tabs>
        <w:tab w:val="left" w:pos="3345"/>
      </w:tabs>
      <w:spacing w:after="240" w:line="240" w:lineRule="atLeast"/>
      <w:ind w:left="1440" w:firstLine="0"/>
    </w:pPr>
    <w:rPr>
      <w:rFonts w:ascii="Arial" w:hAnsi="Arial"/>
      <w:spacing w:val="-5"/>
      <w:szCs w:val="20"/>
    </w:rPr>
  </w:style>
  <w:style w:type="paragraph" w:styleId="affc">
    <w:name w:val="Body Text"/>
    <w:basedOn w:val="a6"/>
    <w:link w:val="affd"/>
    <w:uiPriority w:val="99"/>
    <w:rsid w:val="00022526"/>
    <w:pPr>
      <w:jc w:val="center"/>
    </w:pPr>
    <w:rPr>
      <w:sz w:val="32"/>
    </w:rPr>
  </w:style>
  <w:style w:type="character" w:customStyle="1" w:styleId="affd">
    <w:name w:val="Основной текст Знак"/>
    <w:basedOn w:val="a7"/>
    <w:link w:val="affc"/>
    <w:uiPriority w:val="99"/>
    <w:rsid w:val="00022526"/>
    <w:rPr>
      <w:rFonts w:ascii="Verdana" w:eastAsia="Times New Roman" w:hAnsi="Verdana" w:cs="Times New Roman"/>
      <w:sz w:val="32"/>
      <w:szCs w:val="24"/>
      <w:lang w:eastAsia="ru-RU"/>
    </w:rPr>
  </w:style>
  <w:style w:type="paragraph" w:styleId="affe">
    <w:name w:val="table of figures"/>
    <w:basedOn w:val="a6"/>
    <w:next w:val="a6"/>
    <w:uiPriority w:val="99"/>
    <w:rsid w:val="001E053A"/>
    <w:pPr>
      <w:tabs>
        <w:tab w:val="right" w:leader="dot" w:pos="9639"/>
      </w:tabs>
      <w:ind w:left="284" w:right="283" w:hanging="284"/>
    </w:pPr>
    <w:rPr>
      <w:noProof/>
    </w:rPr>
  </w:style>
  <w:style w:type="paragraph" w:styleId="63">
    <w:name w:val="toc 6"/>
    <w:basedOn w:val="a6"/>
    <w:next w:val="a6"/>
    <w:autoRedefine/>
    <w:uiPriority w:val="39"/>
    <w:unhideWhenUsed/>
    <w:rsid w:val="00052F1E"/>
    <w:pPr>
      <w:tabs>
        <w:tab w:val="left" w:pos="2835"/>
        <w:tab w:val="right" w:leader="dot" w:pos="9628"/>
      </w:tabs>
      <w:spacing w:before="0" w:after="0" w:line="276" w:lineRule="auto"/>
      <w:ind w:left="1100" w:firstLine="318"/>
    </w:pPr>
    <w:rPr>
      <w:rFonts w:eastAsiaTheme="minorEastAsia" w:cstheme="minorBidi"/>
      <w:noProof/>
      <w:sz w:val="19"/>
      <w:szCs w:val="22"/>
    </w:rPr>
  </w:style>
  <w:style w:type="paragraph" w:styleId="7">
    <w:name w:val="toc 7"/>
    <w:basedOn w:val="a6"/>
    <w:next w:val="a6"/>
    <w:autoRedefine/>
    <w:uiPriority w:val="99"/>
    <w:unhideWhenUsed/>
    <w:rsid w:val="0064797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6"/>
    <w:next w:val="a6"/>
    <w:autoRedefine/>
    <w:uiPriority w:val="99"/>
    <w:unhideWhenUsed/>
    <w:rsid w:val="0064797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6"/>
    <w:next w:val="a6"/>
    <w:autoRedefine/>
    <w:uiPriority w:val="99"/>
    <w:unhideWhenUsed/>
    <w:rsid w:val="0064797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numbering" w:customStyle="1" w:styleId="14">
    <w:name w:val="Стиль1"/>
    <w:uiPriority w:val="99"/>
    <w:rsid w:val="001556D4"/>
    <w:pPr>
      <w:numPr>
        <w:numId w:val="1"/>
      </w:numPr>
    </w:pPr>
  </w:style>
  <w:style w:type="character" w:styleId="afff">
    <w:name w:val="FollowedHyperlink"/>
    <w:basedOn w:val="a7"/>
    <w:uiPriority w:val="99"/>
    <w:unhideWhenUsed/>
    <w:rsid w:val="00EC709A"/>
    <w:rPr>
      <w:color w:val="800080" w:themeColor="followedHyperlink"/>
      <w:u w:val="single"/>
    </w:rPr>
  </w:style>
  <w:style w:type="paragraph" w:customStyle="1" w:styleId="1e">
    <w:name w:val="Основной 1"/>
    <w:basedOn w:val="a6"/>
    <w:rsid w:val="00A73EA4"/>
    <w:pPr>
      <w:spacing w:before="120" w:line="240" w:lineRule="atLeast"/>
    </w:pPr>
    <w:rPr>
      <w:rFonts w:ascii="Times New Roman" w:hAnsi="Times New Roman"/>
      <w:spacing w:val="-5"/>
      <w:sz w:val="24"/>
    </w:rPr>
  </w:style>
  <w:style w:type="paragraph" w:customStyle="1" w:styleId="31">
    <w:name w:val="А_Нум_осн_3"/>
    <w:basedOn w:val="13"/>
    <w:link w:val="37"/>
    <w:qFormat/>
    <w:rsid w:val="00F523CE"/>
    <w:pPr>
      <w:numPr>
        <w:ilvl w:val="2"/>
      </w:numPr>
      <w:tabs>
        <w:tab w:val="left" w:pos="1276"/>
      </w:tabs>
      <w:spacing w:before="60" w:after="60"/>
    </w:pPr>
  </w:style>
  <w:style w:type="character" w:customStyle="1" w:styleId="1b">
    <w:name w:val="А_Нум_осн_1 Знак"/>
    <w:basedOn w:val="a7"/>
    <w:link w:val="13"/>
    <w:rsid w:val="00B87499"/>
    <w:rPr>
      <w:rFonts w:ascii="Verdana" w:eastAsia="Arial Unicode MS" w:hAnsi="Verdana" w:cs="Times New Roman"/>
      <w:sz w:val="20"/>
      <w:szCs w:val="28"/>
      <w:lang w:eastAsia="ru-RU"/>
    </w:rPr>
  </w:style>
  <w:style w:type="character" w:customStyle="1" w:styleId="37">
    <w:name w:val="А_Нум_осн_3 Знак"/>
    <w:basedOn w:val="1b"/>
    <w:link w:val="31"/>
    <w:rsid w:val="00F523CE"/>
    <w:rPr>
      <w:rFonts w:ascii="Verdana" w:eastAsia="Arial Unicode MS" w:hAnsi="Verdana" w:cs="Times New Roman"/>
      <w:sz w:val="20"/>
      <w:szCs w:val="28"/>
      <w:lang w:eastAsia="ru-RU"/>
    </w:rPr>
  </w:style>
  <w:style w:type="paragraph" w:styleId="afff0">
    <w:name w:val="footnote text"/>
    <w:basedOn w:val="a6"/>
    <w:link w:val="afff1"/>
    <w:uiPriority w:val="99"/>
    <w:semiHidden/>
    <w:unhideWhenUsed/>
    <w:rsid w:val="00694D9D"/>
    <w:rPr>
      <w:szCs w:val="20"/>
    </w:rPr>
  </w:style>
  <w:style w:type="character" w:customStyle="1" w:styleId="afff1">
    <w:name w:val="Текст сноски Знак"/>
    <w:basedOn w:val="a7"/>
    <w:link w:val="afff0"/>
    <w:uiPriority w:val="99"/>
    <w:semiHidden/>
    <w:rsid w:val="00694D9D"/>
    <w:rPr>
      <w:rFonts w:ascii="Verdana" w:eastAsia="Times New Roman" w:hAnsi="Verdana" w:cs="Times New Roman"/>
      <w:sz w:val="20"/>
      <w:szCs w:val="20"/>
      <w:lang w:eastAsia="ru-RU"/>
    </w:rPr>
  </w:style>
  <w:style w:type="character" w:styleId="afff2">
    <w:name w:val="footnote reference"/>
    <w:basedOn w:val="a7"/>
    <w:uiPriority w:val="99"/>
    <w:semiHidden/>
    <w:unhideWhenUsed/>
    <w:rsid w:val="00694D9D"/>
    <w:rPr>
      <w:vertAlign w:val="superscript"/>
    </w:rPr>
  </w:style>
  <w:style w:type="paragraph" w:customStyle="1" w:styleId="afff3">
    <w:name w:val="А_Рис_карт"/>
    <w:basedOn w:val="afd"/>
    <w:next w:val="af5"/>
    <w:link w:val="afff4"/>
    <w:qFormat/>
    <w:rsid w:val="00EB5E74"/>
    <w:pPr>
      <w:keepNext/>
      <w:spacing w:before="360" w:after="120"/>
    </w:pPr>
    <w:rPr>
      <w:noProof/>
    </w:rPr>
  </w:style>
  <w:style w:type="character" w:customStyle="1" w:styleId="afff4">
    <w:name w:val="А_Рис_карт Знак"/>
    <w:basedOn w:val="afe"/>
    <w:link w:val="afff3"/>
    <w:rsid w:val="00EB5E74"/>
    <w:rPr>
      <w:rFonts w:ascii="Verdana" w:eastAsiaTheme="majorEastAsia" w:hAnsi="Verdana" w:cstheme="majorBidi"/>
      <w:b/>
      <w:noProof/>
      <w:sz w:val="18"/>
      <w:szCs w:val="18"/>
      <w:lang w:eastAsia="ru-RU"/>
    </w:rPr>
  </w:style>
  <w:style w:type="paragraph" w:customStyle="1" w:styleId="afff5">
    <w:name w:val="А_Табл_сод"/>
    <w:basedOn w:val="a6"/>
    <w:link w:val="afff6"/>
    <w:qFormat/>
    <w:rsid w:val="00644BC4"/>
    <w:pPr>
      <w:spacing w:before="20" w:after="20" w:line="276" w:lineRule="auto"/>
      <w:ind w:firstLine="0"/>
      <w:jc w:val="left"/>
    </w:pPr>
    <w:rPr>
      <w:rFonts w:eastAsiaTheme="majorEastAsia" w:cstheme="majorBidi"/>
      <w:sz w:val="18"/>
      <w:szCs w:val="18"/>
    </w:rPr>
  </w:style>
  <w:style w:type="character" w:customStyle="1" w:styleId="afff6">
    <w:name w:val="А_Табл_сод Знак"/>
    <w:basedOn w:val="a7"/>
    <w:link w:val="afff5"/>
    <w:rsid w:val="00644BC4"/>
    <w:rPr>
      <w:rFonts w:ascii="Verdana" w:eastAsiaTheme="majorEastAsia" w:hAnsi="Verdana" w:cstheme="majorBidi"/>
      <w:sz w:val="18"/>
      <w:szCs w:val="18"/>
    </w:rPr>
  </w:style>
  <w:style w:type="paragraph" w:customStyle="1" w:styleId="22">
    <w:name w:val="А_Нум_осн_2"/>
    <w:basedOn w:val="a6"/>
    <w:link w:val="27"/>
    <w:qFormat/>
    <w:rsid w:val="00B87499"/>
    <w:pPr>
      <w:numPr>
        <w:ilvl w:val="1"/>
        <w:numId w:val="18"/>
      </w:numPr>
      <w:spacing w:before="120" w:line="276" w:lineRule="auto"/>
      <w:contextualSpacing w:val="0"/>
    </w:pPr>
  </w:style>
  <w:style w:type="paragraph" w:customStyle="1" w:styleId="21">
    <w:name w:val="А_Марк_2"/>
    <w:basedOn w:val="12"/>
    <w:link w:val="28"/>
    <w:qFormat/>
    <w:rsid w:val="00A002F1"/>
    <w:pPr>
      <w:numPr>
        <w:ilvl w:val="1"/>
      </w:numPr>
      <w:ind w:left="1560" w:hanging="426"/>
    </w:pPr>
  </w:style>
  <w:style w:type="character" w:customStyle="1" w:styleId="27">
    <w:name w:val="А_Нум_осн_2 Знак"/>
    <w:basedOn w:val="1b"/>
    <w:link w:val="22"/>
    <w:rsid w:val="00B87499"/>
    <w:rPr>
      <w:rFonts w:ascii="Verdana" w:eastAsia="Calibri" w:hAnsi="Verdana" w:cs="Times New Roman"/>
      <w:sz w:val="20"/>
      <w:szCs w:val="28"/>
      <w:lang w:eastAsia="ru-RU"/>
    </w:rPr>
  </w:style>
  <w:style w:type="paragraph" w:customStyle="1" w:styleId="afff7">
    <w:name w:val="А_Табл_заг"/>
    <w:basedOn w:val="afff5"/>
    <w:next w:val="afff5"/>
    <w:link w:val="afff8"/>
    <w:qFormat/>
    <w:rsid w:val="005C187F"/>
    <w:pPr>
      <w:keepNext/>
      <w:jc w:val="center"/>
    </w:pPr>
    <w:rPr>
      <w:b/>
      <w:lang w:eastAsia="ru-RU"/>
    </w:rPr>
  </w:style>
  <w:style w:type="character" w:customStyle="1" w:styleId="1a">
    <w:name w:val="А_Марк_1 Знак"/>
    <w:basedOn w:val="a7"/>
    <w:link w:val="12"/>
    <w:rsid w:val="009738C1"/>
    <w:rPr>
      <w:rFonts w:ascii="Verdana" w:eastAsia="Arial Unicode MS" w:hAnsi="Verdana" w:cs="Times New Roman"/>
      <w:sz w:val="20"/>
      <w:szCs w:val="24"/>
      <w:lang w:eastAsia="ru-RU"/>
    </w:rPr>
  </w:style>
  <w:style w:type="character" w:customStyle="1" w:styleId="28">
    <w:name w:val="А_Марк_2 Знак"/>
    <w:basedOn w:val="1a"/>
    <w:link w:val="21"/>
    <w:rsid w:val="00A002F1"/>
    <w:rPr>
      <w:rFonts w:ascii="Verdana" w:eastAsia="Arial Unicode MS" w:hAnsi="Verdana" w:cs="Times New Roman"/>
      <w:sz w:val="20"/>
      <w:szCs w:val="24"/>
      <w:lang w:eastAsia="ru-RU"/>
    </w:rPr>
  </w:style>
  <w:style w:type="character" w:customStyle="1" w:styleId="afff8">
    <w:name w:val="А_Табл_заг Знак"/>
    <w:basedOn w:val="afff6"/>
    <w:link w:val="afff7"/>
    <w:rsid w:val="005C187F"/>
    <w:rPr>
      <w:rFonts w:ascii="Verdana" w:eastAsiaTheme="majorEastAsia" w:hAnsi="Verdana" w:cstheme="majorBidi"/>
      <w:b/>
      <w:sz w:val="18"/>
      <w:szCs w:val="18"/>
      <w:lang w:eastAsia="ru-RU"/>
    </w:rPr>
  </w:style>
  <w:style w:type="character" w:styleId="afff9">
    <w:name w:val="annotation reference"/>
    <w:uiPriority w:val="99"/>
    <w:semiHidden/>
    <w:unhideWhenUsed/>
    <w:rsid w:val="004C63E5"/>
    <w:rPr>
      <w:sz w:val="16"/>
      <w:szCs w:val="16"/>
    </w:rPr>
  </w:style>
  <w:style w:type="paragraph" w:styleId="afffa">
    <w:name w:val="annotation text"/>
    <w:basedOn w:val="a6"/>
    <w:link w:val="afffb"/>
    <w:uiPriority w:val="99"/>
    <w:unhideWhenUsed/>
    <w:rsid w:val="004C63E5"/>
    <w:rPr>
      <w:szCs w:val="20"/>
    </w:rPr>
  </w:style>
  <w:style w:type="character" w:customStyle="1" w:styleId="afffb">
    <w:name w:val="Текст примечания Знак"/>
    <w:basedOn w:val="a7"/>
    <w:link w:val="afffa"/>
    <w:uiPriority w:val="99"/>
    <w:rsid w:val="004C63E5"/>
    <w:rPr>
      <w:rFonts w:ascii="Verdana" w:eastAsia="Calibri" w:hAnsi="Verdana" w:cs="Times New Roman"/>
      <w:sz w:val="20"/>
      <w:szCs w:val="20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4C63E5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4C63E5"/>
    <w:rPr>
      <w:rFonts w:ascii="Verdana" w:eastAsia="Calibri" w:hAnsi="Verdana" w:cs="Times New Roman"/>
      <w:b/>
      <w:bCs/>
      <w:sz w:val="20"/>
      <w:szCs w:val="20"/>
    </w:rPr>
  </w:style>
  <w:style w:type="paragraph" w:styleId="afffe">
    <w:name w:val="No Spacing"/>
    <w:basedOn w:val="a6"/>
    <w:link w:val="affff"/>
    <w:uiPriority w:val="1"/>
    <w:qFormat/>
    <w:rsid w:val="004C63E5"/>
    <w:pPr>
      <w:keepNext/>
      <w:tabs>
        <w:tab w:val="left" w:pos="1418"/>
      </w:tabs>
      <w:ind w:firstLine="0"/>
    </w:pPr>
  </w:style>
  <w:style w:type="character" w:styleId="affff0">
    <w:name w:val="Emphasis"/>
    <w:uiPriority w:val="20"/>
    <w:qFormat/>
    <w:rsid w:val="004C63E5"/>
    <w:rPr>
      <w:iCs/>
      <w:color w:val="000000"/>
      <w:sz w:val="20"/>
    </w:rPr>
  </w:style>
  <w:style w:type="paragraph" w:customStyle="1" w:styleId="affff1">
    <w:name w:val="У_Обычный по центру"/>
    <w:basedOn w:val="a6"/>
    <w:next w:val="a6"/>
    <w:rsid w:val="004C63E5"/>
    <w:pPr>
      <w:widowControl w:val="0"/>
      <w:spacing w:before="60" w:after="60" w:line="360" w:lineRule="auto"/>
      <w:ind w:firstLine="0"/>
      <w:jc w:val="center"/>
    </w:pPr>
    <w:rPr>
      <w:rFonts w:eastAsia="Times New Roman"/>
      <w:color w:val="000000"/>
      <w:sz w:val="24"/>
      <w:szCs w:val="20"/>
      <w:lang w:eastAsia="ru-RU"/>
    </w:rPr>
  </w:style>
  <w:style w:type="paragraph" w:styleId="affff2">
    <w:name w:val="Normal (Web)"/>
    <w:basedOn w:val="a6"/>
    <w:uiPriority w:val="99"/>
    <w:unhideWhenUsed/>
    <w:rsid w:val="004C63E5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f3">
    <w:name w:val="Strong"/>
    <w:uiPriority w:val="22"/>
    <w:qFormat/>
    <w:rsid w:val="004C63E5"/>
    <w:rPr>
      <w:b/>
      <w:bCs/>
    </w:rPr>
  </w:style>
  <w:style w:type="paragraph" w:styleId="affff4">
    <w:name w:val="endnote text"/>
    <w:basedOn w:val="a6"/>
    <w:link w:val="affff5"/>
    <w:uiPriority w:val="99"/>
    <w:semiHidden/>
    <w:unhideWhenUsed/>
    <w:rsid w:val="004C63E5"/>
    <w:pPr>
      <w:spacing w:after="0"/>
      <w:ind w:firstLine="0"/>
      <w:jc w:val="left"/>
    </w:pPr>
    <w:rPr>
      <w:rFonts w:ascii="Times New Roman" w:eastAsia="Times New Roman" w:hAnsi="Times New Roman"/>
      <w:color w:val="003663"/>
      <w:szCs w:val="20"/>
      <w:lang w:val="x-none" w:eastAsia="x-none"/>
    </w:rPr>
  </w:style>
  <w:style w:type="character" w:customStyle="1" w:styleId="affff5">
    <w:name w:val="Текст концевой сноски Знак"/>
    <w:basedOn w:val="a7"/>
    <w:link w:val="affff4"/>
    <w:uiPriority w:val="99"/>
    <w:semiHidden/>
    <w:rsid w:val="004C63E5"/>
    <w:rPr>
      <w:rFonts w:ascii="Times New Roman" w:eastAsia="Times New Roman" w:hAnsi="Times New Roman" w:cs="Times New Roman"/>
      <w:color w:val="003663"/>
      <w:sz w:val="20"/>
      <w:szCs w:val="20"/>
      <w:lang w:val="x-none" w:eastAsia="x-none"/>
    </w:rPr>
  </w:style>
  <w:style w:type="character" w:styleId="affff6">
    <w:name w:val="endnote reference"/>
    <w:uiPriority w:val="99"/>
    <w:semiHidden/>
    <w:unhideWhenUsed/>
    <w:rsid w:val="004C63E5"/>
    <w:rPr>
      <w:vertAlign w:val="superscript"/>
    </w:rPr>
  </w:style>
  <w:style w:type="paragraph" w:styleId="affff7">
    <w:name w:val="Revision"/>
    <w:hidden/>
    <w:uiPriority w:val="99"/>
    <w:semiHidden/>
    <w:rsid w:val="004C63E5"/>
    <w:pPr>
      <w:spacing w:after="0" w:line="240" w:lineRule="auto"/>
    </w:pPr>
    <w:rPr>
      <w:rFonts w:ascii="Verdana" w:eastAsia="Calibri" w:hAnsi="Verdana" w:cs="Times New Roman"/>
      <w:sz w:val="20"/>
    </w:rPr>
  </w:style>
  <w:style w:type="paragraph" w:customStyle="1" w:styleId="1-">
    <w:name w:val="Стиль Заголовок 1 + Темно-красный двойное подчеркивание"/>
    <w:basedOn w:val="15"/>
    <w:link w:val="1-0"/>
    <w:autoRedefine/>
    <w:rsid w:val="004C63E5"/>
    <w:pPr>
      <w:keepLines w:val="0"/>
      <w:pageBreakBefore/>
      <w:numPr>
        <w:numId w:val="4"/>
      </w:numPr>
      <w:spacing w:before="240" w:after="60"/>
    </w:pPr>
    <w:rPr>
      <w:rFonts w:ascii="Arial" w:eastAsia="Times New Roman" w:hAnsi="Arial" w:cs="Arial"/>
      <w:color w:val="800000"/>
      <w:kern w:val="32"/>
      <w:sz w:val="32"/>
      <w:szCs w:val="32"/>
      <w:u w:val="double"/>
      <w:lang w:eastAsia="ru-RU"/>
    </w:rPr>
  </w:style>
  <w:style w:type="paragraph" w:customStyle="1" w:styleId="2-">
    <w:name w:val="Стиль Заголовок 2 + Темно-красный двойное подчеркивание"/>
    <w:basedOn w:val="23"/>
    <w:autoRedefine/>
    <w:rsid w:val="004C63E5"/>
    <w:pPr>
      <w:numPr>
        <w:ilvl w:val="1"/>
        <w:numId w:val="4"/>
      </w:numPr>
      <w:spacing w:before="240" w:after="60"/>
    </w:pPr>
    <w:rPr>
      <w:rFonts w:ascii="Arial" w:eastAsia="Times New Roman" w:hAnsi="Arial" w:cs="Arial"/>
      <w:i/>
      <w:iCs/>
      <w:color w:val="800000"/>
      <w:sz w:val="28"/>
      <w:szCs w:val="28"/>
      <w:u w:val="double"/>
      <w:lang w:eastAsia="ru-RU"/>
    </w:rPr>
  </w:style>
  <w:style w:type="paragraph" w:customStyle="1" w:styleId="3-">
    <w:name w:val="Стиль Заголовок 3 + Темно-красный двойное подчеркивание"/>
    <w:basedOn w:val="32"/>
    <w:autoRedefine/>
    <w:rsid w:val="004C63E5"/>
    <w:pPr>
      <w:numPr>
        <w:ilvl w:val="2"/>
        <w:numId w:val="4"/>
      </w:numPr>
      <w:spacing w:before="240" w:after="60"/>
    </w:pPr>
    <w:rPr>
      <w:rFonts w:ascii="Arial" w:eastAsia="Times New Roman" w:hAnsi="Arial" w:cs="Arial"/>
      <w:color w:val="800000"/>
      <w:sz w:val="26"/>
      <w:szCs w:val="26"/>
      <w:u w:val="double"/>
      <w:lang w:eastAsia="ru-RU"/>
    </w:rPr>
  </w:style>
  <w:style w:type="paragraph" w:customStyle="1" w:styleId="4-">
    <w:name w:val="Стиль Заголовок 4 + Темно-красный двойное подчеркивание"/>
    <w:basedOn w:val="40"/>
    <w:autoRedefine/>
    <w:rsid w:val="004C63E5"/>
    <w:pPr>
      <w:numPr>
        <w:ilvl w:val="3"/>
        <w:numId w:val="4"/>
      </w:numPr>
      <w:spacing w:before="240" w:after="60"/>
    </w:pPr>
    <w:rPr>
      <w:rFonts w:ascii="Verdana" w:eastAsia="Times New Roman" w:hAnsi="Verdana" w:cs="Verdana"/>
      <w:i w:val="0"/>
      <w:iCs w:val="0"/>
      <w:color w:val="800000"/>
      <w:sz w:val="28"/>
      <w:szCs w:val="28"/>
      <w:u w:val="double"/>
      <w:lang w:eastAsia="ru-RU"/>
    </w:rPr>
  </w:style>
  <w:style w:type="paragraph" w:customStyle="1" w:styleId="TextDBO">
    <w:name w:val="Text_DBO"/>
    <w:basedOn w:val="a6"/>
    <w:uiPriority w:val="99"/>
    <w:rsid w:val="004C63E5"/>
    <w:pPr>
      <w:spacing w:after="20"/>
      <w:ind w:firstLine="284"/>
    </w:pPr>
    <w:rPr>
      <w:rFonts w:eastAsia="Times New Roman" w:cs="Verdana"/>
      <w:sz w:val="22"/>
    </w:rPr>
  </w:style>
  <w:style w:type="numbering" w:customStyle="1" w:styleId="50">
    <w:name w:val="Стиль5"/>
    <w:uiPriority w:val="99"/>
    <w:rsid w:val="00B438C0"/>
    <w:pPr>
      <w:numPr>
        <w:numId w:val="11"/>
      </w:numPr>
    </w:pPr>
  </w:style>
  <w:style w:type="paragraph" w:customStyle="1" w:styleId="NOTESDBO">
    <w:name w:val="NOTES_DBO"/>
    <w:basedOn w:val="a6"/>
    <w:uiPriority w:val="99"/>
    <w:rsid w:val="004C63E5"/>
    <w:pPr>
      <w:spacing w:before="60" w:after="40"/>
      <w:ind w:left="1276" w:hanging="1276"/>
    </w:pPr>
    <w:rPr>
      <w:rFonts w:ascii="Arial" w:eastAsia="Times New Roman" w:hAnsi="Arial" w:cs="Arial"/>
      <w:sz w:val="18"/>
      <w:szCs w:val="18"/>
    </w:rPr>
  </w:style>
  <w:style w:type="paragraph" w:customStyle="1" w:styleId="FildsDBO">
    <w:name w:val="Filds_DBO"/>
    <w:basedOn w:val="a6"/>
    <w:autoRedefine/>
    <w:uiPriority w:val="99"/>
    <w:rsid w:val="004C63E5"/>
    <w:pPr>
      <w:spacing w:after="0"/>
      <w:ind w:left="1260" w:hanging="1260"/>
    </w:pPr>
    <w:rPr>
      <w:rFonts w:eastAsia="Times New Roman" w:cs="Verdana"/>
      <w:b/>
      <w:bCs/>
      <w:szCs w:val="20"/>
    </w:rPr>
  </w:style>
  <w:style w:type="character" w:customStyle="1" w:styleId="elementheader2">
    <w:name w:val="elementheader2"/>
    <w:uiPriority w:val="99"/>
    <w:rsid w:val="004C63E5"/>
  </w:style>
  <w:style w:type="character" w:customStyle="1" w:styleId="schemaname">
    <w:name w:val="schemaname"/>
    <w:uiPriority w:val="99"/>
    <w:rsid w:val="004C63E5"/>
  </w:style>
  <w:style w:type="paragraph" w:customStyle="1" w:styleId="Default">
    <w:name w:val="Default"/>
    <w:uiPriority w:val="99"/>
    <w:rsid w:val="004C63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8">
    <w:name w:val="Title"/>
    <w:basedOn w:val="a6"/>
    <w:next w:val="a6"/>
    <w:link w:val="affff9"/>
    <w:uiPriority w:val="99"/>
    <w:qFormat/>
    <w:rsid w:val="004C63E5"/>
    <w:pPr>
      <w:widowControl w:val="0"/>
      <w:spacing w:after="0"/>
      <w:ind w:firstLine="0"/>
      <w:jc w:val="center"/>
    </w:pPr>
    <w:rPr>
      <w:rFonts w:ascii="Arial" w:eastAsia="Times New Roman" w:hAnsi="Arial" w:cs="Arial"/>
      <w:b/>
      <w:bCs/>
      <w:sz w:val="36"/>
      <w:szCs w:val="36"/>
      <w:lang w:val="en-US"/>
    </w:rPr>
  </w:style>
  <w:style w:type="character" w:customStyle="1" w:styleId="affff9">
    <w:name w:val="Название Знак"/>
    <w:basedOn w:val="a7"/>
    <w:link w:val="affff8"/>
    <w:uiPriority w:val="99"/>
    <w:rsid w:val="004C63E5"/>
    <w:rPr>
      <w:rFonts w:ascii="Arial" w:eastAsia="Times New Roman" w:hAnsi="Arial" w:cs="Arial"/>
      <w:b/>
      <w:bCs/>
      <w:sz w:val="36"/>
      <w:szCs w:val="36"/>
      <w:lang w:val="en-US"/>
    </w:rPr>
  </w:style>
  <w:style w:type="paragraph" w:customStyle="1" w:styleId="Tabletext">
    <w:name w:val="Tabletext"/>
    <w:basedOn w:val="a6"/>
    <w:uiPriority w:val="99"/>
    <w:rsid w:val="004C63E5"/>
    <w:pPr>
      <w:keepLines/>
      <w:widowControl w:val="0"/>
      <w:spacing w:line="240" w:lineRule="atLeast"/>
      <w:ind w:firstLine="0"/>
      <w:jc w:val="left"/>
    </w:pPr>
    <w:rPr>
      <w:rFonts w:eastAsia="Times New Roman" w:cs="Verdana"/>
      <w:szCs w:val="20"/>
      <w:lang w:val="en-US"/>
    </w:rPr>
  </w:style>
  <w:style w:type="character" w:customStyle="1" w:styleId="1-0">
    <w:name w:val="Стиль Заголовок 1 + Темно-красный двойное подчеркивание Знак"/>
    <w:link w:val="1-"/>
    <w:locked/>
    <w:rsid w:val="004C63E5"/>
    <w:rPr>
      <w:rFonts w:ascii="Arial" w:eastAsia="Times New Roman" w:hAnsi="Arial" w:cs="Arial"/>
      <w:b/>
      <w:bCs/>
      <w:color w:val="800000"/>
      <w:kern w:val="32"/>
      <w:sz w:val="32"/>
      <w:szCs w:val="32"/>
      <w:u w:val="double"/>
      <w:lang w:eastAsia="ru-RU"/>
    </w:rPr>
  </w:style>
  <w:style w:type="paragraph" w:customStyle="1" w:styleId="TableText0">
    <w:name w:val="TableText"/>
    <w:basedOn w:val="a6"/>
    <w:link w:val="TableTextChar"/>
    <w:uiPriority w:val="99"/>
    <w:rsid w:val="004C63E5"/>
    <w:pPr>
      <w:keepLines/>
      <w:spacing w:before="40" w:after="40" w:line="288" w:lineRule="auto"/>
      <w:ind w:firstLine="0"/>
      <w:jc w:val="left"/>
    </w:pPr>
    <w:rPr>
      <w:rFonts w:eastAsia="Times New Roman"/>
      <w:sz w:val="22"/>
    </w:rPr>
  </w:style>
  <w:style w:type="paragraph" w:styleId="29">
    <w:name w:val="List Number 2"/>
    <w:basedOn w:val="aff9"/>
    <w:uiPriority w:val="99"/>
    <w:rsid w:val="004C63E5"/>
    <w:pPr>
      <w:keepLines/>
      <w:tabs>
        <w:tab w:val="clear" w:pos="964"/>
        <w:tab w:val="clear" w:pos="3345"/>
        <w:tab w:val="num" w:pos="1080"/>
        <w:tab w:val="num" w:pos="1440"/>
      </w:tabs>
      <w:spacing w:after="120" w:line="288" w:lineRule="auto"/>
      <w:ind w:left="1440" w:hanging="363"/>
    </w:pPr>
    <w:rPr>
      <w:rFonts w:ascii="Verdana" w:hAnsi="Verdana"/>
      <w:spacing w:val="0"/>
      <w:sz w:val="24"/>
      <w:szCs w:val="24"/>
    </w:rPr>
  </w:style>
  <w:style w:type="paragraph" w:styleId="44">
    <w:name w:val="List Number 4"/>
    <w:basedOn w:val="aff9"/>
    <w:uiPriority w:val="99"/>
    <w:rsid w:val="004C63E5"/>
    <w:pPr>
      <w:keepLines/>
      <w:tabs>
        <w:tab w:val="clear" w:pos="964"/>
        <w:tab w:val="clear" w:pos="3345"/>
        <w:tab w:val="num" w:pos="2149"/>
      </w:tabs>
      <w:spacing w:after="120" w:line="288" w:lineRule="auto"/>
      <w:ind w:left="2149" w:hanging="357"/>
    </w:pPr>
    <w:rPr>
      <w:rFonts w:ascii="Verdana" w:hAnsi="Verdana"/>
      <w:spacing w:val="0"/>
      <w:sz w:val="24"/>
      <w:szCs w:val="24"/>
    </w:rPr>
  </w:style>
  <w:style w:type="character" w:customStyle="1" w:styleId="TableTextChar">
    <w:name w:val="TableText Char"/>
    <w:link w:val="TableText0"/>
    <w:uiPriority w:val="99"/>
    <w:locked/>
    <w:rsid w:val="004C63E5"/>
    <w:rPr>
      <w:rFonts w:ascii="Verdana" w:eastAsia="Times New Roman" w:hAnsi="Verdana" w:cs="Times New Roman"/>
      <w:szCs w:val="28"/>
    </w:rPr>
  </w:style>
  <w:style w:type="paragraph" w:customStyle="1" w:styleId="10">
    <w:name w:val="СписокМаркированный1"/>
    <w:basedOn w:val="a6"/>
    <w:uiPriority w:val="99"/>
    <w:rsid w:val="004C63E5"/>
    <w:pPr>
      <w:numPr>
        <w:ilvl w:val="4"/>
        <w:numId w:val="6"/>
      </w:numPr>
      <w:spacing w:after="0"/>
      <w:ind w:firstLine="0"/>
      <w:jc w:val="left"/>
    </w:pPr>
    <w:rPr>
      <w:rFonts w:eastAsia="Times New Roman" w:cs="Verdana"/>
      <w:szCs w:val="20"/>
      <w:lang w:eastAsia="ru-RU"/>
    </w:rPr>
  </w:style>
  <w:style w:type="paragraph" w:customStyle="1" w:styleId="affffa">
    <w:name w:val="Стиль По ширине"/>
    <w:basedOn w:val="a6"/>
    <w:rsid w:val="004C63E5"/>
    <w:pPr>
      <w:ind w:firstLine="0"/>
    </w:pPr>
    <w:rPr>
      <w:rFonts w:eastAsia="Times New Roman" w:cs="Verdana"/>
      <w:szCs w:val="20"/>
      <w:lang w:eastAsia="ru-RU"/>
    </w:rPr>
  </w:style>
  <w:style w:type="paragraph" w:styleId="affffb">
    <w:name w:val="Document Map"/>
    <w:basedOn w:val="a6"/>
    <w:link w:val="affffc"/>
    <w:uiPriority w:val="99"/>
    <w:semiHidden/>
    <w:rsid w:val="004C63E5"/>
    <w:pPr>
      <w:shd w:val="clear" w:color="auto" w:fill="000080"/>
      <w:spacing w:after="0"/>
      <w:ind w:firstLine="0"/>
      <w:jc w:val="left"/>
    </w:pPr>
    <w:rPr>
      <w:rFonts w:ascii="Tahoma" w:eastAsia="Times New Roman" w:hAnsi="Tahoma" w:cs="Tahoma"/>
      <w:szCs w:val="20"/>
      <w:lang w:eastAsia="ru-RU"/>
    </w:rPr>
  </w:style>
  <w:style w:type="character" w:customStyle="1" w:styleId="affffc">
    <w:name w:val="Схема документа Знак"/>
    <w:basedOn w:val="a7"/>
    <w:link w:val="affffb"/>
    <w:uiPriority w:val="99"/>
    <w:semiHidden/>
    <w:rsid w:val="004C63E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keyword1">
    <w:name w:val="keyword1"/>
    <w:uiPriority w:val="99"/>
    <w:rsid w:val="004C63E5"/>
    <w:rPr>
      <w:i/>
      <w:iCs/>
    </w:rPr>
  </w:style>
  <w:style w:type="character" w:customStyle="1" w:styleId="rvts6">
    <w:name w:val="rvts6"/>
    <w:uiPriority w:val="99"/>
    <w:rsid w:val="004C63E5"/>
    <w:rPr>
      <w:rFonts w:ascii="Arial" w:hAnsi="Arial" w:cs="Arial"/>
      <w:i/>
      <w:iCs/>
      <w:color w:val="C0C0C0"/>
      <w:sz w:val="16"/>
      <w:szCs w:val="16"/>
    </w:rPr>
  </w:style>
  <w:style w:type="paragraph" w:customStyle="1" w:styleId="affffd">
    <w:name w:val="Название обложки"/>
    <w:basedOn w:val="a6"/>
    <w:uiPriority w:val="99"/>
    <w:rsid w:val="004C63E5"/>
    <w:pPr>
      <w:pBdr>
        <w:top w:val="single" w:sz="12" w:space="30" w:color="auto"/>
        <w:bottom w:val="single" w:sz="12" w:space="30" w:color="auto"/>
      </w:pBdr>
      <w:spacing w:after="240"/>
      <w:jc w:val="center"/>
    </w:pPr>
    <w:rPr>
      <w:rFonts w:eastAsia="Times New Roman" w:cs="Verdana"/>
      <w:b/>
      <w:bCs/>
      <w:sz w:val="44"/>
      <w:szCs w:val="44"/>
      <w:lang w:eastAsia="ru-RU"/>
    </w:rPr>
  </w:style>
  <w:style w:type="paragraph" w:customStyle="1" w:styleId="NOTE1">
    <w:name w:val="NOTE_1"/>
    <w:basedOn w:val="a6"/>
    <w:uiPriority w:val="99"/>
    <w:rsid w:val="004C63E5"/>
    <w:pPr>
      <w:spacing w:after="0"/>
      <w:ind w:firstLine="0"/>
    </w:pPr>
    <w:rPr>
      <w:rFonts w:eastAsia="Times New Roman" w:cs="Verdana"/>
      <w:sz w:val="16"/>
      <w:szCs w:val="16"/>
      <w:lang w:eastAsia="ru-RU"/>
    </w:rPr>
  </w:style>
  <w:style w:type="numbering" w:customStyle="1" w:styleId="a3">
    <w:name w:val="Стиль маркированный"/>
    <w:rsid w:val="004C63E5"/>
    <w:pPr>
      <w:numPr>
        <w:numId w:val="5"/>
      </w:numPr>
    </w:pPr>
  </w:style>
  <w:style w:type="paragraph" w:customStyle="1" w:styleId="affffe">
    <w:name w:val="Таблица заголовок"/>
    <w:basedOn w:val="a6"/>
    <w:rsid w:val="004C63E5"/>
    <w:pPr>
      <w:spacing w:before="120" w:after="0"/>
      <w:ind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fffff">
    <w:name w:val="Текст в таблице"/>
    <w:basedOn w:val="a6"/>
    <w:link w:val="afffff0"/>
    <w:rsid w:val="004C63E5"/>
    <w:pPr>
      <w:spacing w:before="0" w:after="60"/>
      <w:ind w:firstLine="0"/>
    </w:pPr>
    <w:rPr>
      <w:rFonts w:eastAsia="Times New Roman"/>
      <w:spacing w:val="-5"/>
      <w:szCs w:val="20"/>
      <w:lang w:val="x-none"/>
    </w:rPr>
  </w:style>
  <w:style w:type="character" w:customStyle="1" w:styleId="afffff0">
    <w:name w:val="Текст в таблице Знак"/>
    <w:link w:val="afffff"/>
    <w:rsid w:val="004C63E5"/>
    <w:rPr>
      <w:rFonts w:ascii="Verdana" w:eastAsia="Times New Roman" w:hAnsi="Verdana" w:cs="Times New Roman"/>
      <w:spacing w:val="-5"/>
      <w:sz w:val="20"/>
      <w:szCs w:val="20"/>
      <w:lang w:val="x-none"/>
    </w:rPr>
  </w:style>
  <w:style w:type="numbering" w:customStyle="1" w:styleId="HeaderNum">
    <w:name w:val="HeaderNum"/>
    <w:rsid w:val="004C63E5"/>
    <w:pPr>
      <w:numPr>
        <w:numId w:val="7"/>
      </w:numPr>
    </w:pPr>
  </w:style>
  <w:style w:type="paragraph" w:styleId="afffff1">
    <w:name w:val="toa heading"/>
    <w:basedOn w:val="a6"/>
    <w:next w:val="a6"/>
    <w:uiPriority w:val="99"/>
    <w:semiHidden/>
    <w:unhideWhenUsed/>
    <w:rsid w:val="00F307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0">
    <w:name w:val="А_Таб_марк"/>
    <w:basedOn w:val="afff5"/>
    <w:link w:val="afffff2"/>
    <w:qFormat/>
    <w:rsid w:val="008910B2"/>
    <w:pPr>
      <w:numPr>
        <w:numId w:val="8"/>
      </w:numPr>
      <w:tabs>
        <w:tab w:val="left" w:pos="426"/>
      </w:tabs>
      <w:ind w:left="142" w:firstLine="0"/>
    </w:pPr>
  </w:style>
  <w:style w:type="paragraph" w:customStyle="1" w:styleId="a5">
    <w:name w:val="А_Таб_нум"/>
    <w:basedOn w:val="a0"/>
    <w:link w:val="afffff3"/>
    <w:qFormat/>
    <w:rsid w:val="0097244E"/>
    <w:pPr>
      <w:numPr>
        <w:numId w:val="9"/>
      </w:numPr>
      <w:tabs>
        <w:tab w:val="clear" w:pos="426"/>
        <w:tab w:val="left" w:pos="602"/>
      </w:tabs>
      <w:ind w:left="89" w:firstLine="0"/>
    </w:pPr>
    <w:rPr>
      <w:lang w:val="en-US"/>
    </w:rPr>
  </w:style>
  <w:style w:type="paragraph" w:customStyle="1" w:styleId="2a">
    <w:name w:val="А_Лит_2"/>
    <w:basedOn w:val="21"/>
    <w:link w:val="2b"/>
    <w:qFormat/>
    <w:rsid w:val="001A7EDB"/>
    <w:pPr>
      <w:ind w:left="1418" w:hanging="425"/>
    </w:pPr>
  </w:style>
  <w:style w:type="paragraph" w:customStyle="1" w:styleId="afffff4">
    <w:name w:val="А_Прил"/>
    <w:basedOn w:val="1"/>
    <w:next w:val="af5"/>
    <w:link w:val="afffff5"/>
    <w:qFormat/>
    <w:rsid w:val="009C7089"/>
    <w:pPr>
      <w:numPr>
        <w:numId w:val="0"/>
      </w:numPr>
      <w:spacing w:after="0" w:line="240" w:lineRule="auto"/>
      <w:jc w:val="center"/>
    </w:pPr>
  </w:style>
  <w:style w:type="character" w:customStyle="1" w:styleId="19">
    <w:name w:val="А_Лит_1 Знак"/>
    <w:basedOn w:val="a7"/>
    <w:link w:val="11"/>
    <w:rsid w:val="00AF194C"/>
    <w:rPr>
      <w:rFonts w:ascii="Verdana" w:eastAsia="Arial Unicode MS" w:hAnsi="Verdana" w:cs="Times New Roman"/>
      <w:sz w:val="20"/>
      <w:szCs w:val="28"/>
    </w:rPr>
  </w:style>
  <w:style w:type="character" w:customStyle="1" w:styleId="2b">
    <w:name w:val="А_Лит_2 Знак"/>
    <w:basedOn w:val="19"/>
    <w:link w:val="2a"/>
    <w:rsid w:val="001A7EDB"/>
    <w:rPr>
      <w:rFonts w:ascii="Verdana" w:eastAsia="Arial Unicode MS" w:hAnsi="Verdana" w:cs="Times New Roman"/>
      <w:sz w:val="20"/>
      <w:szCs w:val="24"/>
      <w:lang w:eastAsia="ru-RU"/>
    </w:rPr>
  </w:style>
  <w:style w:type="paragraph" w:customStyle="1" w:styleId="afffff6">
    <w:name w:val="А_Код_рамка"/>
    <w:link w:val="afffff7"/>
    <w:qFormat/>
    <w:rsid w:val="008E5745"/>
    <w:pPr>
      <w:pBdr>
        <w:top w:val="single" w:sz="8" w:space="6" w:color="auto"/>
        <w:left w:val="single" w:sz="8" w:space="13" w:color="auto"/>
        <w:bottom w:val="single" w:sz="8" w:space="6" w:color="auto"/>
        <w:right w:val="single" w:sz="8" w:space="13" w:color="auto"/>
      </w:pBdr>
      <w:spacing w:after="240" w:line="240" w:lineRule="auto"/>
      <w:ind w:left="284" w:right="284"/>
      <w:contextualSpacing/>
    </w:pPr>
    <w:rPr>
      <w:rFonts w:ascii="Courier New" w:eastAsiaTheme="majorEastAsia" w:hAnsi="Courier New" w:cs="Courier New"/>
      <w:sz w:val="20"/>
      <w:szCs w:val="20"/>
    </w:rPr>
  </w:style>
  <w:style w:type="character" w:customStyle="1" w:styleId="afffff5">
    <w:name w:val="А_Прил Знак"/>
    <w:basedOn w:val="18"/>
    <w:link w:val="afffff4"/>
    <w:rsid w:val="009C7089"/>
    <w:rPr>
      <w:rFonts w:ascii="Verdana" w:eastAsiaTheme="majorEastAsia" w:hAnsi="Verdana" w:cstheme="majorBidi"/>
      <w:b/>
      <w:bCs/>
      <w:sz w:val="24"/>
      <w:szCs w:val="24"/>
    </w:rPr>
  </w:style>
  <w:style w:type="character" w:customStyle="1" w:styleId="afffff2">
    <w:name w:val="А_Таб_марк Знак"/>
    <w:basedOn w:val="afff6"/>
    <w:link w:val="a0"/>
    <w:rsid w:val="008910B2"/>
    <w:rPr>
      <w:rFonts w:ascii="Verdana" w:eastAsiaTheme="majorEastAsia" w:hAnsi="Verdana" w:cstheme="majorBidi"/>
      <w:sz w:val="18"/>
      <w:szCs w:val="18"/>
    </w:rPr>
  </w:style>
  <w:style w:type="character" w:customStyle="1" w:styleId="afffff7">
    <w:name w:val="А_Код_рамка Знак"/>
    <w:basedOn w:val="af8"/>
    <w:link w:val="afffff6"/>
    <w:rsid w:val="008E5745"/>
    <w:rPr>
      <w:rFonts w:ascii="Courier New" w:eastAsiaTheme="majorEastAsia" w:hAnsi="Courier New" w:cs="Courier New"/>
      <w:b w:val="0"/>
      <w:bCs w:val="0"/>
      <w:sz w:val="20"/>
      <w:szCs w:val="20"/>
    </w:rPr>
  </w:style>
  <w:style w:type="numbering" w:customStyle="1" w:styleId="a2">
    <w:name w:val="А_НУМ"/>
    <w:uiPriority w:val="99"/>
    <w:rsid w:val="00B87499"/>
    <w:pPr>
      <w:numPr>
        <w:numId w:val="17"/>
      </w:numPr>
    </w:pPr>
  </w:style>
  <w:style w:type="character" w:customStyle="1" w:styleId="afffff3">
    <w:name w:val="А_Таб_нум Знак"/>
    <w:basedOn w:val="afffff2"/>
    <w:link w:val="a5"/>
    <w:rsid w:val="0097244E"/>
    <w:rPr>
      <w:rFonts w:ascii="Verdana" w:eastAsiaTheme="majorEastAsia" w:hAnsi="Verdana" w:cstheme="majorBidi"/>
      <w:sz w:val="18"/>
      <w:szCs w:val="18"/>
      <w:lang w:val="en-US"/>
    </w:rPr>
  </w:style>
  <w:style w:type="numbering" w:customStyle="1" w:styleId="a1">
    <w:name w:val="А_ЛИТ"/>
    <w:uiPriority w:val="99"/>
    <w:rsid w:val="00AF194C"/>
    <w:pPr>
      <w:numPr>
        <w:numId w:val="10"/>
      </w:numPr>
    </w:pPr>
  </w:style>
  <w:style w:type="paragraph" w:customStyle="1" w:styleId="30">
    <w:name w:val="А_Марк_3"/>
    <w:basedOn w:val="21"/>
    <w:link w:val="38"/>
    <w:qFormat/>
    <w:rsid w:val="00606CDA"/>
    <w:pPr>
      <w:numPr>
        <w:ilvl w:val="2"/>
      </w:numPr>
      <w:ind w:left="1985" w:hanging="425"/>
    </w:pPr>
  </w:style>
  <w:style w:type="character" w:customStyle="1" w:styleId="38">
    <w:name w:val="А_Марк_3 Знак"/>
    <w:basedOn w:val="28"/>
    <w:link w:val="30"/>
    <w:rsid w:val="00606CDA"/>
    <w:rPr>
      <w:rFonts w:ascii="Verdana" w:eastAsia="Arial Unicode MS" w:hAnsi="Verdana" w:cs="Times New Roman"/>
      <w:sz w:val="20"/>
      <w:szCs w:val="24"/>
      <w:lang w:eastAsia="ru-RU"/>
    </w:rPr>
  </w:style>
  <w:style w:type="character" w:customStyle="1" w:styleId="affff">
    <w:name w:val="Без интервала Знак"/>
    <w:basedOn w:val="a7"/>
    <w:link w:val="afffe"/>
    <w:uiPriority w:val="1"/>
    <w:rsid w:val="00B919C2"/>
    <w:rPr>
      <w:rFonts w:ascii="Verdana" w:eastAsia="Calibri" w:hAnsi="Verdana" w:cs="Times New Roman"/>
      <w:sz w:val="20"/>
      <w:szCs w:val="28"/>
    </w:rPr>
  </w:style>
  <w:style w:type="paragraph" w:customStyle="1" w:styleId="afffff8">
    <w:name w:val="А_Врезка"/>
    <w:basedOn w:val="afffff6"/>
    <w:link w:val="afffff9"/>
    <w:qFormat/>
    <w:rsid w:val="008F4C21"/>
    <w:pPr>
      <w:pBdr>
        <w:top w:val="thinThickSmallGap" w:sz="12" w:space="6" w:color="auto"/>
        <w:left w:val="thinThickSmallGap" w:sz="12" w:space="13" w:color="auto"/>
        <w:bottom w:val="thickThinSmallGap" w:sz="12" w:space="6" w:color="auto"/>
        <w:right w:val="thickThinSmallGap" w:sz="12" w:space="13" w:color="auto"/>
      </w:pBdr>
      <w:spacing w:before="240"/>
    </w:pPr>
  </w:style>
  <w:style w:type="character" w:customStyle="1" w:styleId="afffff9">
    <w:name w:val="А_Врезка Знак"/>
    <w:basedOn w:val="af8"/>
    <w:link w:val="afffff8"/>
    <w:rsid w:val="008F4C21"/>
    <w:rPr>
      <w:rFonts w:ascii="Courier New" w:eastAsiaTheme="majorEastAsia" w:hAnsi="Courier New" w:cs="Courier New"/>
      <w:b w:val="0"/>
      <w:bCs w:val="0"/>
      <w:sz w:val="20"/>
      <w:szCs w:val="20"/>
    </w:rPr>
  </w:style>
  <w:style w:type="paragraph" w:customStyle="1" w:styleId="afffffa">
    <w:name w:val="Знак"/>
    <w:basedOn w:val="a6"/>
    <w:rsid w:val="00AD16CE"/>
    <w:pPr>
      <w:spacing w:before="0" w:after="160" w:line="240" w:lineRule="exact"/>
      <w:ind w:firstLine="0"/>
      <w:contextualSpacing w:val="0"/>
      <w:jc w:val="left"/>
    </w:pPr>
    <w:rPr>
      <w:rFonts w:eastAsia="Times New Roman"/>
      <w:szCs w:val="20"/>
      <w:lang w:val="en-US"/>
    </w:rPr>
  </w:style>
  <w:style w:type="paragraph" w:customStyle="1" w:styleId="afffffb">
    <w:name w:val="А_Код"/>
    <w:basedOn w:val="a6"/>
    <w:link w:val="afffffc"/>
    <w:qFormat/>
    <w:rsid w:val="008E759E"/>
    <w:pPr>
      <w:spacing w:before="0" w:after="0"/>
      <w:ind w:firstLine="0"/>
      <w:contextualSpacing w:val="0"/>
      <w:jc w:val="left"/>
    </w:pPr>
    <w:rPr>
      <w:rFonts w:ascii="Courier New" w:eastAsiaTheme="minorHAnsi" w:hAnsi="Courier New" w:cs="Courier New"/>
      <w:noProof/>
      <w:szCs w:val="20"/>
      <w:lang w:val="en-US"/>
    </w:rPr>
  </w:style>
  <w:style w:type="character" w:customStyle="1" w:styleId="afffffc">
    <w:name w:val="А_Код Знак"/>
    <w:basedOn w:val="a7"/>
    <w:link w:val="afffffb"/>
    <w:rsid w:val="008E759E"/>
    <w:rPr>
      <w:rFonts w:ascii="Courier New" w:hAnsi="Courier New" w:cs="Courier New"/>
      <w:noProof/>
      <w:sz w:val="20"/>
      <w:szCs w:val="20"/>
      <w:lang w:val="en-US"/>
    </w:rPr>
  </w:style>
  <w:style w:type="paragraph" w:customStyle="1" w:styleId="1f">
    <w:name w:val="Текст Основной 1"/>
    <w:basedOn w:val="a6"/>
    <w:link w:val="1f0"/>
    <w:qFormat/>
    <w:rsid w:val="00112789"/>
    <w:pPr>
      <w:spacing w:before="0" w:after="200"/>
      <w:ind w:firstLine="851"/>
      <w:contextualSpacing w:val="0"/>
    </w:pPr>
    <w:rPr>
      <w:rFonts w:ascii="Times New Roman" w:eastAsiaTheme="minorHAnsi" w:hAnsi="Times New Roman"/>
      <w:sz w:val="24"/>
      <w:szCs w:val="22"/>
    </w:rPr>
  </w:style>
  <w:style w:type="character" w:customStyle="1" w:styleId="1f0">
    <w:name w:val="Текст Основной 1 Знак"/>
    <w:basedOn w:val="a7"/>
    <w:link w:val="1f"/>
    <w:rsid w:val="00112789"/>
    <w:rPr>
      <w:rFonts w:ascii="Times New Roman" w:hAnsi="Times New Roman" w:cs="Times New Roman"/>
      <w:sz w:val="24"/>
    </w:rPr>
  </w:style>
  <w:style w:type="character" w:styleId="afffffd">
    <w:name w:val="Placeholder Text"/>
    <w:basedOn w:val="a7"/>
    <w:uiPriority w:val="99"/>
    <w:semiHidden/>
    <w:rsid w:val="00792FDC"/>
    <w:rPr>
      <w:color w:val="808080"/>
    </w:rPr>
  </w:style>
  <w:style w:type="paragraph" w:customStyle="1" w:styleId="afffffe">
    <w:name w:val="Перед списком"/>
    <w:basedOn w:val="a6"/>
    <w:rsid w:val="00EB7D4C"/>
    <w:pPr>
      <w:keepNext/>
      <w:spacing w:before="120" w:after="0" w:line="276" w:lineRule="auto"/>
      <w:ind w:firstLine="0"/>
      <w:contextualSpacing w:val="0"/>
      <w:jc w:val="left"/>
    </w:pPr>
    <w:rPr>
      <w:rFonts w:eastAsia="Times New Roman"/>
      <w:szCs w:val="20"/>
      <w:lang w:eastAsia="ru-RU"/>
    </w:rPr>
  </w:style>
  <w:style w:type="paragraph" w:customStyle="1" w:styleId="a4">
    <w:name w:val="Список маркированный"/>
    <w:basedOn w:val="a6"/>
    <w:qFormat/>
    <w:rsid w:val="00B438C0"/>
    <w:pPr>
      <w:numPr>
        <w:numId w:val="12"/>
      </w:numPr>
      <w:spacing w:before="0" w:after="0" w:line="276" w:lineRule="auto"/>
      <w:jc w:val="left"/>
    </w:pPr>
    <w:rPr>
      <w:rFonts w:eastAsia="Times New Roman"/>
      <w:szCs w:val="24"/>
      <w:lang w:eastAsia="ru-RU"/>
    </w:rPr>
  </w:style>
  <w:style w:type="numbering" w:customStyle="1" w:styleId="2">
    <w:name w:val="Стиль2"/>
    <w:uiPriority w:val="99"/>
    <w:rsid w:val="00AF4AE0"/>
    <w:pPr>
      <w:numPr>
        <w:numId w:val="13"/>
      </w:numPr>
    </w:pPr>
  </w:style>
  <w:style w:type="paragraph" w:customStyle="1" w:styleId="affffff">
    <w:name w:val="Абзац в таблице"/>
    <w:basedOn w:val="a6"/>
    <w:rsid w:val="002E335F"/>
    <w:pPr>
      <w:spacing w:before="0" w:after="0"/>
      <w:ind w:firstLine="0"/>
      <w:contextualSpacing w:val="0"/>
      <w:jc w:val="left"/>
    </w:pPr>
    <w:rPr>
      <w:rFonts w:eastAsia="Times New Roman"/>
      <w:sz w:val="18"/>
      <w:szCs w:val="20"/>
      <w:lang w:eastAsia="ru-RU"/>
    </w:rPr>
  </w:style>
  <w:style w:type="numbering" w:customStyle="1" w:styleId="a">
    <w:name w:val="А_ЗАГ"/>
    <w:uiPriority w:val="99"/>
    <w:rsid w:val="00123876"/>
    <w:pPr>
      <w:numPr>
        <w:numId w:val="14"/>
      </w:numPr>
    </w:pPr>
  </w:style>
  <w:style w:type="paragraph" w:customStyle="1" w:styleId="39">
    <w:name w:val="А_Лит_3"/>
    <w:basedOn w:val="2a"/>
    <w:link w:val="3a"/>
    <w:qFormat/>
    <w:rsid w:val="00AF194C"/>
    <w:pPr>
      <w:numPr>
        <w:ilvl w:val="0"/>
        <w:numId w:val="0"/>
      </w:numPr>
      <w:ind w:left="2727" w:hanging="360"/>
    </w:pPr>
    <w:rPr>
      <w:lang w:val="en-US"/>
    </w:rPr>
  </w:style>
  <w:style w:type="paragraph" w:customStyle="1" w:styleId="affffff0">
    <w:name w:val="А_Абзац_список"/>
    <w:basedOn w:val="af5"/>
    <w:next w:val="af5"/>
    <w:link w:val="affffff1"/>
    <w:qFormat/>
    <w:rsid w:val="00C279BC"/>
    <w:pPr>
      <w:keepNext/>
    </w:pPr>
    <w:rPr>
      <w:lang w:eastAsia="ru-RU"/>
    </w:rPr>
  </w:style>
  <w:style w:type="character" w:customStyle="1" w:styleId="3a">
    <w:name w:val="А_Лит_3 Знак"/>
    <w:basedOn w:val="2b"/>
    <w:link w:val="39"/>
    <w:rsid w:val="00AF194C"/>
    <w:rPr>
      <w:rFonts w:ascii="Verdana" w:eastAsia="Arial Unicode MS" w:hAnsi="Verdana" w:cs="Times New Roman"/>
      <w:sz w:val="20"/>
      <w:szCs w:val="24"/>
      <w:lang w:val="en-US" w:eastAsia="ru-RU"/>
    </w:rPr>
  </w:style>
  <w:style w:type="character" w:customStyle="1" w:styleId="affffff1">
    <w:name w:val="А_Абзац_список Знак"/>
    <w:basedOn w:val="af8"/>
    <w:link w:val="affffff0"/>
    <w:rsid w:val="00C279BC"/>
    <w:rPr>
      <w:rFonts w:ascii="Verdana" w:eastAsiaTheme="majorEastAsia" w:hAnsi="Verdana" w:cstheme="majorBidi"/>
      <w:b w:val="0"/>
      <w:bCs w:val="0"/>
      <w:sz w:val="20"/>
      <w:szCs w:val="20"/>
      <w:lang w:eastAsia="ru-RU"/>
    </w:rPr>
  </w:style>
  <w:style w:type="table" w:customStyle="1" w:styleId="affffff2">
    <w:name w:val="А_Табл"/>
    <w:basedOn w:val="a8"/>
    <w:uiPriority w:val="99"/>
    <w:rsid w:val="009C080D"/>
    <w:pPr>
      <w:spacing w:before="20" w:after="20"/>
    </w:pPr>
    <w:rPr>
      <w:rFonts w:ascii="Verdana" w:hAnsi="Verdana"/>
      <w:sz w:val="18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108" w:type="dxa"/>
        <w:bottom w:w="28" w:type="dxa"/>
        <w:right w:w="108" w:type="dxa"/>
      </w:tblCellMar>
    </w:tblPr>
    <w:trPr>
      <w:cantSplit/>
    </w:trPr>
    <w:tcPr>
      <w:shd w:val="clear" w:color="auto" w:fill="auto"/>
      <w:vAlign w:val="center"/>
    </w:tcPr>
    <w:tblStylePr w:type="firstRow">
      <w:pPr>
        <w:jc w:val="center"/>
      </w:pPr>
      <w:rPr>
        <w:rFonts w:ascii="Verdana" w:hAnsi="Verdana"/>
        <w:b w:val="0"/>
        <w:sz w:val="18"/>
      </w:rPr>
      <w:tblPr/>
      <w:trPr>
        <w:cantSplit w:val="0"/>
        <w:tblHeader/>
      </w:trPr>
    </w:tblStylePr>
    <w:tblStylePr w:type="band1Vert">
      <w:pPr>
        <w:jc w:val="left"/>
      </w:pPr>
      <w:rPr>
        <w:rFonts w:ascii="Verdana" w:hAnsi="Verdana"/>
        <w:sz w:val="18"/>
      </w:rPr>
    </w:tblStylePr>
    <w:tblStylePr w:type="band2Horz">
      <w:pPr>
        <w:jc w:val="left"/>
      </w:pPr>
      <w:rPr>
        <w:rFonts w:ascii="Verdana" w:hAnsi="Verdana"/>
        <w:sz w:val="18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caption" w:uiPriority="35" w:qFormat="1"/>
    <w:lsdException w:name="List" w:uiPriority="0"/>
    <w:lsdException w:name="List Bullet 3" w:uiPriority="0"/>
    <w:lsdException w:name="Title" w:semiHidden="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3631B1"/>
    <w:pPr>
      <w:spacing w:before="240" w:after="120" w:line="240" w:lineRule="auto"/>
      <w:ind w:firstLine="709"/>
      <w:contextualSpacing/>
      <w:jc w:val="both"/>
    </w:pPr>
    <w:rPr>
      <w:rFonts w:ascii="Verdana" w:eastAsia="Calibri" w:hAnsi="Verdana" w:cs="Times New Roman"/>
      <w:sz w:val="20"/>
      <w:szCs w:val="28"/>
    </w:rPr>
  </w:style>
  <w:style w:type="paragraph" w:styleId="15">
    <w:name w:val="heading 1"/>
    <w:basedOn w:val="a6"/>
    <w:next w:val="a6"/>
    <w:link w:val="16"/>
    <w:uiPriority w:val="9"/>
    <w:qFormat/>
    <w:rsid w:val="001556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23">
    <w:name w:val="heading 2"/>
    <w:basedOn w:val="a6"/>
    <w:next w:val="a6"/>
    <w:link w:val="24"/>
    <w:uiPriority w:val="9"/>
    <w:unhideWhenUsed/>
    <w:qFormat/>
    <w:rsid w:val="001556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6"/>
    <w:next w:val="a6"/>
    <w:link w:val="33"/>
    <w:uiPriority w:val="9"/>
    <w:unhideWhenUsed/>
    <w:qFormat/>
    <w:rsid w:val="001556D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0">
    <w:name w:val="heading 4"/>
    <w:basedOn w:val="a6"/>
    <w:next w:val="a6"/>
    <w:link w:val="41"/>
    <w:uiPriority w:val="9"/>
    <w:unhideWhenUsed/>
    <w:qFormat/>
    <w:rsid w:val="001556D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1">
    <w:name w:val="heading 5"/>
    <w:basedOn w:val="a6"/>
    <w:next w:val="a6"/>
    <w:link w:val="52"/>
    <w:uiPriority w:val="99"/>
    <w:unhideWhenUsed/>
    <w:qFormat/>
    <w:rsid w:val="001556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0">
    <w:name w:val="heading 6"/>
    <w:basedOn w:val="a6"/>
    <w:next w:val="a6"/>
    <w:link w:val="61"/>
    <w:unhideWhenUsed/>
    <w:qFormat/>
    <w:rsid w:val="001556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6">
    <w:name w:val="Заголовок 1 Знак"/>
    <w:basedOn w:val="a7"/>
    <w:link w:val="15"/>
    <w:uiPriority w:val="9"/>
    <w:rsid w:val="001556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4">
    <w:name w:val="Заголовок 2 Знак"/>
    <w:basedOn w:val="a7"/>
    <w:link w:val="23"/>
    <w:uiPriority w:val="9"/>
    <w:rsid w:val="00155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7"/>
    <w:link w:val="32"/>
    <w:uiPriority w:val="9"/>
    <w:rsid w:val="001556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">
    <w:name w:val="Заголовок 4 Знак"/>
    <w:basedOn w:val="a7"/>
    <w:link w:val="40"/>
    <w:uiPriority w:val="9"/>
    <w:rsid w:val="001556D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7"/>
    <w:link w:val="51"/>
    <w:uiPriority w:val="99"/>
    <w:rsid w:val="001556D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">
    <w:name w:val="Заголовок 6 Знак"/>
    <w:basedOn w:val="a7"/>
    <w:link w:val="60"/>
    <w:rsid w:val="001556D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List Paragraph"/>
    <w:basedOn w:val="a6"/>
    <w:link w:val="ab"/>
    <w:uiPriority w:val="34"/>
    <w:qFormat/>
    <w:rsid w:val="001556D4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b">
    <w:name w:val="Абзац списка Знак"/>
    <w:basedOn w:val="a7"/>
    <w:link w:val="aa"/>
    <w:uiPriority w:val="34"/>
    <w:rsid w:val="001556D4"/>
  </w:style>
  <w:style w:type="paragraph" w:styleId="ac">
    <w:name w:val="TOC Heading"/>
    <w:basedOn w:val="15"/>
    <w:next w:val="a6"/>
    <w:uiPriority w:val="39"/>
    <w:unhideWhenUsed/>
    <w:qFormat/>
    <w:rsid w:val="001556D4"/>
    <w:pPr>
      <w:outlineLvl w:val="9"/>
    </w:pPr>
    <w:rPr>
      <w:lang w:eastAsia="ru-RU"/>
    </w:rPr>
  </w:style>
  <w:style w:type="paragraph" w:styleId="ad">
    <w:name w:val="Balloon Text"/>
    <w:basedOn w:val="a6"/>
    <w:link w:val="ae"/>
    <w:uiPriority w:val="99"/>
    <w:semiHidden/>
    <w:unhideWhenUsed/>
    <w:rsid w:val="008E0E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7"/>
    <w:link w:val="ad"/>
    <w:uiPriority w:val="99"/>
    <w:semiHidden/>
    <w:rsid w:val="008E0EF5"/>
    <w:rPr>
      <w:rFonts w:ascii="Tahoma" w:hAnsi="Tahoma" w:cs="Tahoma"/>
      <w:sz w:val="16"/>
      <w:szCs w:val="16"/>
    </w:rPr>
  </w:style>
  <w:style w:type="paragraph" w:styleId="17">
    <w:name w:val="toc 1"/>
    <w:basedOn w:val="a6"/>
    <w:next w:val="a6"/>
    <w:autoRedefine/>
    <w:uiPriority w:val="39"/>
    <w:unhideWhenUsed/>
    <w:rsid w:val="002267F8"/>
    <w:pPr>
      <w:tabs>
        <w:tab w:val="left" w:pos="426"/>
        <w:tab w:val="left" w:pos="1100"/>
        <w:tab w:val="right" w:leader="dot" w:pos="9639"/>
      </w:tabs>
      <w:spacing w:before="0" w:after="20" w:line="276" w:lineRule="auto"/>
      <w:ind w:left="425" w:right="567" w:hanging="425"/>
      <w:contextualSpacing w:val="0"/>
    </w:pPr>
    <w:rPr>
      <w:rFonts w:eastAsiaTheme="minorEastAsia" w:cstheme="minorBidi"/>
      <w:b/>
      <w:noProof/>
      <w:szCs w:val="22"/>
      <w:lang w:eastAsia="ru-RU"/>
    </w:rPr>
  </w:style>
  <w:style w:type="character" w:styleId="af">
    <w:name w:val="Hyperlink"/>
    <w:basedOn w:val="a7"/>
    <w:uiPriority w:val="99"/>
    <w:unhideWhenUsed/>
    <w:rsid w:val="00950982"/>
    <w:rPr>
      <w:rFonts w:ascii="Verdana" w:hAnsi="Verdana"/>
      <w:color w:val="0000FF" w:themeColor="hyperlink"/>
      <w:sz w:val="18"/>
      <w:u w:val="single"/>
    </w:rPr>
  </w:style>
  <w:style w:type="paragraph" w:styleId="25">
    <w:name w:val="toc 2"/>
    <w:basedOn w:val="a6"/>
    <w:next w:val="a6"/>
    <w:autoRedefine/>
    <w:uiPriority w:val="39"/>
    <w:unhideWhenUsed/>
    <w:rsid w:val="002267F8"/>
    <w:pPr>
      <w:tabs>
        <w:tab w:val="left" w:pos="993"/>
        <w:tab w:val="right" w:leader="dot" w:pos="9639"/>
      </w:tabs>
      <w:spacing w:before="0" w:after="20" w:line="276" w:lineRule="auto"/>
      <w:ind w:left="993" w:right="567" w:hanging="709"/>
      <w:contextualSpacing w:val="0"/>
    </w:pPr>
    <w:rPr>
      <w:rFonts w:eastAsiaTheme="minorEastAsia" w:cstheme="minorBidi"/>
      <w:noProof/>
      <w:szCs w:val="22"/>
      <w:lang w:eastAsia="ru-RU"/>
    </w:rPr>
  </w:style>
  <w:style w:type="paragraph" w:styleId="34">
    <w:name w:val="toc 3"/>
    <w:basedOn w:val="a6"/>
    <w:next w:val="a6"/>
    <w:autoRedefine/>
    <w:uiPriority w:val="39"/>
    <w:unhideWhenUsed/>
    <w:rsid w:val="002267F8"/>
    <w:pPr>
      <w:tabs>
        <w:tab w:val="left" w:pos="1418"/>
        <w:tab w:val="right" w:leader="dot" w:pos="9639"/>
      </w:tabs>
      <w:spacing w:before="0" w:after="20" w:line="276" w:lineRule="auto"/>
      <w:ind w:left="1418" w:right="567" w:hanging="851"/>
      <w:contextualSpacing w:val="0"/>
    </w:pPr>
    <w:rPr>
      <w:rFonts w:eastAsiaTheme="minorEastAsia" w:cstheme="minorBidi"/>
      <w:noProof/>
      <w:szCs w:val="22"/>
      <w:lang w:eastAsia="ru-RU"/>
    </w:rPr>
  </w:style>
  <w:style w:type="paragraph" w:styleId="42">
    <w:name w:val="toc 4"/>
    <w:basedOn w:val="a6"/>
    <w:next w:val="a6"/>
    <w:autoRedefine/>
    <w:uiPriority w:val="39"/>
    <w:unhideWhenUsed/>
    <w:rsid w:val="002267F8"/>
    <w:pPr>
      <w:tabs>
        <w:tab w:val="left" w:pos="1843"/>
        <w:tab w:val="right" w:leader="dot" w:pos="9639"/>
      </w:tabs>
      <w:spacing w:before="0" w:after="20" w:line="276" w:lineRule="auto"/>
      <w:ind w:left="1843" w:right="567" w:hanging="992"/>
      <w:contextualSpacing w:val="0"/>
    </w:pPr>
    <w:rPr>
      <w:rFonts w:eastAsiaTheme="minorEastAsia" w:cstheme="minorBidi"/>
      <w:noProof/>
      <w:szCs w:val="22"/>
      <w:lang w:eastAsia="ru-RU"/>
    </w:rPr>
  </w:style>
  <w:style w:type="paragraph" w:styleId="53">
    <w:name w:val="toc 5"/>
    <w:basedOn w:val="a6"/>
    <w:next w:val="a6"/>
    <w:autoRedefine/>
    <w:uiPriority w:val="39"/>
    <w:unhideWhenUsed/>
    <w:rsid w:val="00052F1E"/>
    <w:pPr>
      <w:tabs>
        <w:tab w:val="left" w:pos="2268"/>
        <w:tab w:val="right" w:leader="dot" w:pos="9628"/>
      </w:tabs>
      <w:spacing w:before="0" w:after="0" w:line="276" w:lineRule="auto"/>
      <w:ind w:left="851" w:firstLine="283"/>
    </w:pPr>
    <w:rPr>
      <w:rFonts w:eastAsiaTheme="minorEastAsia" w:cstheme="minorBidi"/>
      <w:noProof/>
      <w:szCs w:val="22"/>
      <w:lang w:eastAsia="ru-RU"/>
    </w:rPr>
  </w:style>
  <w:style w:type="table" w:styleId="af0">
    <w:name w:val="Table Grid"/>
    <w:basedOn w:val="a8"/>
    <w:uiPriority w:val="59"/>
    <w:rsid w:val="00494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6"/>
    <w:link w:val="af2"/>
    <w:uiPriority w:val="99"/>
    <w:unhideWhenUsed/>
    <w:rsid w:val="00D850C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7"/>
    <w:link w:val="af1"/>
    <w:uiPriority w:val="99"/>
    <w:rsid w:val="00D850CF"/>
  </w:style>
  <w:style w:type="paragraph" w:styleId="af3">
    <w:name w:val="footer"/>
    <w:basedOn w:val="a6"/>
    <w:link w:val="af4"/>
    <w:uiPriority w:val="99"/>
    <w:unhideWhenUsed/>
    <w:rsid w:val="00D850C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7"/>
    <w:link w:val="af3"/>
    <w:uiPriority w:val="99"/>
    <w:rsid w:val="00D850CF"/>
  </w:style>
  <w:style w:type="paragraph" w:customStyle="1" w:styleId="1">
    <w:name w:val="А_Заг_1"/>
    <w:next w:val="af5"/>
    <w:link w:val="18"/>
    <w:qFormat/>
    <w:rsid w:val="00FE4DF6"/>
    <w:pPr>
      <w:keepNext/>
      <w:pageBreakBefore/>
      <w:numPr>
        <w:numId w:val="15"/>
      </w:numPr>
      <w:spacing w:before="120" w:after="240"/>
      <w:outlineLvl w:val="0"/>
    </w:pPr>
    <w:rPr>
      <w:rFonts w:ascii="Verdana" w:eastAsiaTheme="majorEastAsia" w:hAnsi="Verdana" w:cstheme="majorBidi"/>
      <w:b/>
      <w:bCs/>
      <w:sz w:val="24"/>
      <w:szCs w:val="24"/>
    </w:rPr>
  </w:style>
  <w:style w:type="character" w:customStyle="1" w:styleId="18">
    <w:name w:val="А_Заг_1 Знак"/>
    <w:basedOn w:val="ab"/>
    <w:link w:val="1"/>
    <w:rsid w:val="00FE4DF6"/>
    <w:rPr>
      <w:rFonts w:ascii="Verdana" w:eastAsiaTheme="majorEastAsia" w:hAnsi="Verdana" w:cstheme="majorBidi"/>
      <w:b/>
      <w:bCs/>
      <w:sz w:val="24"/>
      <w:szCs w:val="24"/>
    </w:rPr>
  </w:style>
  <w:style w:type="paragraph" w:customStyle="1" w:styleId="20">
    <w:name w:val="А_Заг_2"/>
    <w:basedOn w:val="1"/>
    <w:next w:val="af5"/>
    <w:link w:val="26"/>
    <w:qFormat/>
    <w:rsid w:val="00472A4E"/>
    <w:pPr>
      <w:pageBreakBefore w:val="0"/>
      <w:numPr>
        <w:ilvl w:val="1"/>
      </w:numPr>
      <w:spacing w:before="360" w:after="120"/>
      <w:ind w:left="993" w:hanging="851"/>
      <w:outlineLvl w:val="1"/>
    </w:pPr>
    <w:rPr>
      <w:sz w:val="23"/>
      <w:szCs w:val="22"/>
    </w:rPr>
  </w:style>
  <w:style w:type="character" w:customStyle="1" w:styleId="26">
    <w:name w:val="А_Заг_2 Знак"/>
    <w:basedOn w:val="18"/>
    <w:link w:val="20"/>
    <w:rsid w:val="00472A4E"/>
    <w:rPr>
      <w:rFonts w:ascii="Verdana" w:eastAsiaTheme="majorEastAsia" w:hAnsi="Verdana" w:cstheme="majorBidi"/>
      <w:b/>
      <w:bCs/>
      <w:sz w:val="23"/>
      <w:szCs w:val="24"/>
    </w:rPr>
  </w:style>
  <w:style w:type="paragraph" w:customStyle="1" w:styleId="3">
    <w:name w:val="А_Заг_3"/>
    <w:basedOn w:val="20"/>
    <w:next w:val="af5"/>
    <w:link w:val="35"/>
    <w:qFormat/>
    <w:rsid w:val="00123876"/>
    <w:pPr>
      <w:numPr>
        <w:ilvl w:val="2"/>
      </w:numPr>
      <w:outlineLvl w:val="2"/>
    </w:pPr>
    <w:rPr>
      <w:sz w:val="22"/>
    </w:rPr>
  </w:style>
  <w:style w:type="character" w:customStyle="1" w:styleId="35">
    <w:name w:val="А_Заг_3 Знак"/>
    <w:basedOn w:val="26"/>
    <w:link w:val="3"/>
    <w:rsid w:val="00123876"/>
    <w:rPr>
      <w:rFonts w:ascii="Verdana" w:eastAsiaTheme="majorEastAsia" w:hAnsi="Verdana" w:cstheme="majorBidi"/>
      <w:b/>
      <w:bCs/>
      <w:sz w:val="23"/>
      <w:szCs w:val="24"/>
    </w:rPr>
  </w:style>
  <w:style w:type="paragraph" w:customStyle="1" w:styleId="4">
    <w:name w:val="А_Заг_4"/>
    <w:next w:val="af5"/>
    <w:link w:val="43"/>
    <w:qFormat/>
    <w:rsid w:val="00123876"/>
    <w:pPr>
      <w:keepNext/>
      <w:numPr>
        <w:ilvl w:val="3"/>
        <w:numId w:val="15"/>
      </w:numPr>
      <w:spacing w:before="360" w:after="120"/>
      <w:outlineLvl w:val="3"/>
    </w:pPr>
    <w:rPr>
      <w:rFonts w:ascii="Verdana" w:eastAsiaTheme="majorEastAsia" w:hAnsi="Verdana" w:cstheme="majorBidi"/>
      <w:b/>
      <w:bCs/>
      <w:iCs/>
      <w:sz w:val="21"/>
      <w:szCs w:val="20"/>
    </w:rPr>
  </w:style>
  <w:style w:type="character" w:customStyle="1" w:styleId="43">
    <w:name w:val="А_Заг_4 Знак"/>
    <w:basedOn w:val="18"/>
    <w:link w:val="4"/>
    <w:rsid w:val="00123876"/>
    <w:rPr>
      <w:rFonts w:ascii="Verdana" w:eastAsiaTheme="majorEastAsia" w:hAnsi="Verdana" w:cstheme="majorBidi"/>
      <w:b/>
      <w:bCs/>
      <w:iCs/>
      <w:sz w:val="21"/>
      <w:szCs w:val="20"/>
    </w:rPr>
  </w:style>
  <w:style w:type="paragraph" w:customStyle="1" w:styleId="5">
    <w:name w:val="А_Заг_5"/>
    <w:next w:val="af5"/>
    <w:link w:val="54"/>
    <w:qFormat/>
    <w:rsid w:val="00472A4E"/>
    <w:pPr>
      <w:numPr>
        <w:ilvl w:val="4"/>
        <w:numId w:val="15"/>
      </w:numPr>
      <w:spacing w:before="360" w:after="120"/>
      <w:ind w:hanging="1276"/>
      <w:outlineLvl w:val="4"/>
    </w:pPr>
    <w:rPr>
      <w:rFonts w:ascii="Verdana" w:eastAsiaTheme="majorEastAsia" w:hAnsi="Verdana" w:cstheme="majorBidi"/>
      <w:b/>
      <w:bCs/>
      <w:iCs/>
      <w:sz w:val="20"/>
      <w:szCs w:val="19"/>
    </w:rPr>
  </w:style>
  <w:style w:type="character" w:customStyle="1" w:styleId="54">
    <w:name w:val="А_Заг_5 Знак"/>
    <w:basedOn w:val="43"/>
    <w:link w:val="5"/>
    <w:rsid w:val="00472A4E"/>
    <w:rPr>
      <w:rFonts w:ascii="Verdana" w:eastAsiaTheme="majorEastAsia" w:hAnsi="Verdana" w:cstheme="majorBidi"/>
      <w:b/>
      <w:bCs/>
      <w:iCs/>
      <w:sz w:val="20"/>
      <w:szCs w:val="19"/>
    </w:rPr>
  </w:style>
  <w:style w:type="paragraph" w:customStyle="1" w:styleId="af6">
    <w:name w:val="А_Таблица"/>
    <w:next w:val="af5"/>
    <w:link w:val="af7"/>
    <w:qFormat/>
    <w:rsid w:val="00007A80"/>
    <w:pPr>
      <w:keepNext/>
      <w:suppressAutoHyphens/>
      <w:spacing w:before="240" w:after="120" w:line="240" w:lineRule="auto"/>
    </w:pPr>
    <w:rPr>
      <w:rFonts w:ascii="Verdana" w:eastAsia="Times New Roman" w:hAnsi="Verdana" w:cs="Times New Roman"/>
      <w:b/>
      <w:sz w:val="18"/>
      <w:szCs w:val="18"/>
      <w:lang w:eastAsia="ru-RU"/>
    </w:rPr>
  </w:style>
  <w:style w:type="paragraph" w:customStyle="1" w:styleId="af5">
    <w:name w:val="А_Абзац"/>
    <w:basedOn w:val="a6"/>
    <w:link w:val="af8"/>
    <w:qFormat/>
    <w:rsid w:val="007D3F2D"/>
    <w:pPr>
      <w:spacing w:before="120" w:line="276" w:lineRule="auto"/>
      <w:ind w:firstLine="567"/>
      <w:contextualSpacing w:val="0"/>
    </w:pPr>
    <w:rPr>
      <w:rFonts w:eastAsiaTheme="majorEastAsia" w:cstheme="majorBidi"/>
      <w:szCs w:val="20"/>
    </w:rPr>
  </w:style>
  <w:style w:type="character" w:customStyle="1" w:styleId="af8">
    <w:name w:val="А_Абзац Знак"/>
    <w:basedOn w:val="18"/>
    <w:link w:val="af5"/>
    <w:rsid w:val="007D3F2D"/>
    <w:rPr>
      <w:rFonts w:ascii="Verdana" w:eastAsiaTheme="majorEastAsia" w:hAnsi="Verdana" w:cstheme="majorBidi"/>
      <w:b w:val="0"/>
      <w:bCs w:val="0"/>
      <w:sz w:val="20"/>
      <w:szCs w:val="20"/>
    </w:rPr>
  </w:style>
  <w:style w:type="character" w:customStyle="1" w:styleId="af7">
    <w:name w:val="А_Таблица Знак"/>
    <w:basedOn w:val="a7"/>
    <w:link w:val="af6"/>
    <w:rsid w:val="00007A80"/>
    <w:rPr>
      <w:rFonts w:ascii="Verdana" w:eastAsia="Times New Roman" w:hAnsi="Verdana" w:cs="Times New Roman"/>
      <w:b/>
      <w:sz w:val="18"/>
      <w:szCs w:val="18"/>
      <w:lang w:eastAsia="ru-RU"/>
    </w:rPr>
  </w:style>
  <w:style w:type="paragraph" w:customStyle="1" w:styleId="af9">
    <w:name w:val="А_Коментарий"/>
    <w:basedOn w:val="af5"/>
    <w:link w:val="afa"/>
    <w:qFormat/>
    <w:rsid w:val="007A5ABF"/>
    <w:pPr>
      <w:suppressAutoHyphens/>
      <w:spacing w:line="240" w:lineRule="auto"/>
    </w:pPr>
    <w:rPr>
      <w:rFonts w:eastAsia="Times New Roman" w:cs="Times New Roman"/>
      <w:b/>
      <w:i/>
      <w:color w:val="785C9A"/>
      <w:szCs w:val="24"/>
    </w:rPr>
  </w:style>
  <w:style w:type="character" w:customStyle="1" w:styleId="afa">
    <w:name w:val="А_Коментарий Знак"/>
    <w:basedOn w:val="a7"/>
    <w:link w:val="af9"/>
    <w:rsid w:val="007A5ABF"/>
    <w:rPr>
      <w:rFonts w:ascii="Verdana" w:eastAsia="Times New Roman" w:hAnsi="Verdana" w:cs="Times New Roman"/>
      <w:b/>
      <w:i/>
      <w:color w:val="785C9A"/>
      <w:sz w:val="20"/>
      <w:szCs w:val="24"/>
    </w:rPr>
  </w:style>
  <w:style w:type="paragraph" w:customStyle="1" w:styleId="afb">
    <w:name w:val="А_Титул"/>
    <w:next w:val="af5"/>
    <w:link w:val="afc"/>
    <w:qFormat/>
    <w:rsid w:val="00832231"/>
    <w:pPr>
      <w:spacing w:before="120" w:after="240"/>
      <w:jc w:val="center"/>
    </w:pPr>
    <w:rPr>
      <w:rFonts w:ascii="Verdana" w:eastAsia="Times New Roman" w:hAnsi="Verdana" w:cs="Times New Roman"/>
      <w:b/>
      <w:color w:val="000000" w:themeColor="text1"/>
      <w:spacing w:val="20"/>
      <w:sz w:val="24"/>
      <w:szCs w:val="24"/>
      <w:lang w:eastAsia="ru-RU"/>
    </w:rPr>
  </w:style>
  <w:style w:type="character" w:customStyle="1" w:styleId="afc">
    <w:name w:val="А_Титул Знак"/>
    <w:basedOn w:val="afa"/>
    <w:link w:val="afb"/>
    <w:rsid w:val="00832231"/>
    <w:rPr>
      <w:rFonts w:ascii="Verdana" w:eastAsia="Times New Roman" w:hAnsi="Verdana" w:cs="Times New Roman"/>
      <w:b w:val="0"/>
      <w:i w:val="0"/>
      <w:color w:val="000000" w:themeColor="text1"/>
      <w:spacing w:val="20"/>
      <w:sz w:val="24"/>
      <w:szCs w:val="24"/>
      <w:lang w:eastAsia="ru-RU"/>
    </w:rPr>
  </w:style>
  <w:style w:type="paragraph" w:customStyle="1" w:styleId="afd">
    <w:name w:val="А_Рис_подпись"/>
    <w:next w:val="af5"/>
    <w:link w:val="afe"/>
    <w:qFormat/>
    <w:rsid w:val="006A0699"/>
    <w:pPr>
      <w:spacing w:after="240" w:line="240" w:lineRule="auto"/>
      <w:jc w:val="center"/>
    </w:pPr>
    <w:rPr>
      <w:rFonts w:ascii="Verdana" w:eastAsiaTheme="majorEastAsia" w:hAnsi="Verdana" w:cstheme="majorBidi"/>
      <w:b/>
      <w:sz w:val="18"/>
      <w:szCs w:val="18"/>
      <w:lang w:eastAsia="ru-RU"/>
    </w:rPr>
  </w:style>
  <w:style w:type="character" w:customStyle="1" w:styleId="afe">
    <w:name w:val="А_Рис_подпись Знак"/>
    <w:basedOn w:val="af7"/>
    <w:link w:val="afd"/>
    <w:rsid w:val="006A0699"/>
    <w:rPr>
      <w:rFonts w:ascii="Verdana" w:eastAsiaTheme="majorEastAsia" w:hAnsi="Verdana" w:cstheme="majorBidi"/>
      <w:b/>
      <w:sz w:val="18"/>
      <w:szCs w:val="18"/>
      <w:lang w:eastAsia="ru-RU"/>
    </w:rPr>
  </w:style>
  <w:style w:type="paragraph" w:customStyle="1" w:styleId="aff">
    <w:name w:val="А_Замена"/>
    <w:basedOn w:val="af5"/>
    <w:next w:val="af5"/>
    <w:qFormat/>
    <w:rsid w:val="00A943FB"/>
    <w:rPr>
      <w:rFonts w:eastAsia="Times New Roman" w:cs="Times New Roman"/>
      <w:color w:val="0000FF"/>
      <w:szCs w:val="24"/>
    </w:rPr>
  </w:style>
  <w:style w:type="paragraph" w:customStyle="1" w:styleId="aff0">
    <w:name w:val="А_Замечание"/>
    <w:next w:val="af5"/>
    <w:link w:val="aff1"/>
    <w:qFormat/>
    <w:rsid w:val="006D2849"/>
    <w:pPr>
      <w:pBdr>
        <w:top w:val="dashed" w:sz="8" w:space="1" w:color="FF0000"/>
        <w:left w:val="dashed" w:sz="8" w:space="4" w:color="FF0000"/>
        <w:bottom w:val="dashed" w:sz="8" w:space="1" w:color="FF0000"/>
        <w:right w:val="dashed" w:sz="8" w:space="4" w:color="FF0000"/>
      </w:pBdr>
      <w:spacing w:after="120"/>
      <w:ind w:firstLine="567"/>
    </w:pPr>
    <w:rPr>
      <w:rFonts w:ascii="Verdana" w:eastAsia="Times New Roman" w:hAnsi="Verdana" w:cs="Times New Roman"/>
      <w:color w:val="FF0000"/>
      <w:sz w:val="20"/>
      <w:szCs w:val="20"/>
      <w:lang w:eastAsia="ru-RU"/>
    </w:rPr>
  </w:style>
  <w:style w:type="character" w:customStyle="1" w:styleId="aff1">
    <w:name w:val="А_Замечание Знак"/>
    <w:basedOn w:val="a7"/>
    <w:link w:val="aff0"/>
    <w:rsid w:val="006D2849"/>
    <w:rPr>
      <w:rFonts w:ascii="Verdana" w:eastAsia="Times New Roman" w:hAnsi="Verdana" w:cs="Times New Roman"/>
      <w:color w:val="FF0000"/>
      <w:sz w:val="20"/>
      <w:szCs w:val="20"/>
      <w:lang w:eastAsia="ru-RU"/>
    </w:rPr>
  </w:style>
  <w:style w:type="paragraph" w:customStyle="1" w:styleId="11">
    <w:name w:val="А_Лит_1"/>
    <w:basedOn w:val="a6"/>
    <w:next w:val="af5"/>
    <w:link w:val="19"/>
    <w:qFormat/>
    <w:rsid w:val="00AF194C"/>
    <w:pPr>
      <w:numPr>
        <w:numId w:val="16"/>
      </w:numPr>
      <w:spacing w:before="0" w:line="276" w:lineRule="auto"/>
      <w:contextualSpacing w:val="0"/>
    </w:pPr>
    <w:rPr>
      <w:rFonts w:eastAsia="Arial Unicode MS"/>
    </w:rPr>
  </w:style>
  <w:style w:type="paragraph" w:customStyle="1" w:styleId="12">
    <w:name w:val="А_Марк_1"/>
    <w:link w:val="1a"/>
    <w:qFormat/>
    <w:rsid w:val="009738C1"/>
    <w:pPr>
      <w:numPr>
        <w:numId w:val="3"/>
      </w:numPr>
      <w:suppressAutoHyphens/>
      <w:spacing w:before="60" w:after="60"/>
      <w:ind w:left="992" w:hanging="425"/>
      <w:jc w:val="both"/>
    </w:pPr>
    <w:rPr>
      <w:rFonts w:ascii="Verdana" w:eastAsia="Arial Unicode MS" w:hAnsi="Verdana" w:cs="Times New Roman"/>
      <w:sz w:val="20"/>
      <w:szCs w:val="24"/>
      <w:lang w:eastAsia="ru-RU"/>
    </w:rPr>
  </w:style>
  <w:style w:type="paragraph" w:customStyle="1" w:styleId="13">
    <w:name w:val="А_Нум_осн_1"/>
    <w:basedOn w:val="a6"/>
    <w:link w:val="1b"/>
    <w:qFormat/>
    <w:rsid w:val="00B87499"/>
    <w:pPr>
      <w:numPr>
        <w:numId w:val="18"/>
      </w:numPr>
      <w:spacing w:before="120" w:line="276" w:lineRule="auto"/>
      <w:contextualSpacing w:val="0"/>
    </w:pPr>
    <w:rPr>
      <w:rFonts w:eastAsia="Arial Unicode MS"/>
      <w:lang w:eastAsia="ru-RU"/>
    </w:rPr>
  </w:style>
  <w:style w:type="paragraph" w:customStyle="1" w:styleId="aff2">
    <w:name w:val="А_Центр"/>
    <w:next w:val="af5"/>
    <w:link w:val="aff3"/>
    <w:qFormat/>
    <w:rsid w:val="00644BC4"/>
    <w:pPr>
      <w:spacing w:before="60" w:after="60"/>
      <w:jc w:val="center"/>
    </w:pPr>
    <w:rPr>
      <w:rFonts w:ascii="Verdana" w:eastAsiaTheme="majorEastAsia" w:hAnsi="Verdana" w:cstheme="majorBidi"/>
      <w:sz w:val="20"/>
      <w:szCs w:val="20"/>
      <w:lang w:val="en-US" w:eastAsia="ru-RU"/>
    </w:rPr>
  </w:style>
  <w:style w:type="character" w:customStyle="1" w:styleId="aff3">
    <w:name w:val="А_Центр Знак"/>
    <w:basedOn w:val="af8"/>
    <w:link w:val="aff2"/>
    <w:rsid w:val="00644BC4"/>
    <w:rPr>
      <w:rFonts w:ascii="Verdana" w:eastAsiaTheme="majorEastAsia" w:hAnsi="Verdana" w:cstheme="majorBidi"/>
      <w:b w:val="0"/>
      <w:bCs w:val="0"/>
      <w:sz w:val="20"/>
      <w:szCs w:val="20"/>
      <w:lang w:val="en-US" w:eastAsia="ru-RU"/>
    </w:rPr>
  </w:style>
  <w:style w:type="paragraph" w:customStyle="1" w:styleId="aff4">
    <w:name w:val="А_Подпись"/>
    <w:next w:val="af5"/>
    <w:link w:val="aff5"/>
    <w:qFormat/>
    <w:rsid w:val="004A4BA4"/>
    <w:pPr>
      <w:spacing w:before="60" w:after="120" w:line="240" w:lineRule="auto"/>
      <w:jc w:val="center"/>
    </w:pPr>
    <w:rPr>
      <w:rFonts w:ascii="Verdana" w:eastAsiaTheme="majorEastAsia" w:hAnsi="Verdana" w:cstheme="majorBidi"/>
      <w:sz w:val="16"/>
      <w:szCs w:val="16"/>
      <w:lang w:eastAsia="ru-RU"/>
    </w:rPr>
  </w:style>
  <w:style w:type="character" w:customStyle="1" w:styleId="aff5">
    <w:name w:val="А_Подпись Знак"/>
    <w:basedOn w:val="af8"/>
    <w:link w:val="aff4"/>
    <w:rsid w:val="004A4BA4"/>
    <w:rPr>
      <w:rFonts w:ascii="Verdana" w:eastAsiaTheme="majorEastAsia" w:hAnsi="Verdana" w:cstheme="majorBidi"/>
      <w:b w:val="0"/>
      <w:bCs w:val="0"/>
      <w:sz w:val="16"/>
      <w:szCs w:val="16"/>
      <w:lang w:eastAsia="ru-RU"/>
    </w:rPr>
  </w:style>
  <w:style w:type="paragraph" w:customStyle="1" w:styleId="6">
    <w:name w:val="А_Заг_6"/>
    <w:next w:val="af5"/>
    <w:link w:val="62"/>
    <w:qFormat/>
    <w:rsid w:val="002F28B2"/>
    <w:pPr>
      <w:numPr>
        <w:ilvl w:val="5"/>
        <w:numId w:val="2"/>
      </w:numPr>
      <w:spacing w:before="240" w:after="120"/>
      <w:ind w:left="2977" w:hanging="1559"/>
      <w:outlineLvl w:val="5"/>
    </w:pPr>
    <w:rPr>
      <w:rFonts w:ascii="Verdana" w:eastAsiaTheme="majorEastAsia" w:hAnsi="Verdana" w:cstheme="majorBidi"/>
      <w:b/>
      <w:bCs/>
      <w:iCs/>
      <w:sz w:val="19"/>
      <w:szCs w:val="19"/>
    </w:rPr>
  </w:style>
  <w:style w:type="character" w:customStyle="1" w:styleId="62">
    <w:name w:val="А_Заг_6 Знак"/>
    <w:basedOn w:val="61"/>
    <w:link w:val="6"/>
    <w:rsid w:val="002F28B2"/>
    <w:rPr>
      <w:rFonts w:ascii="Verdana" w:eastAsiaTheme="majorEastAsia" w:hAnsi="Verdana" w:cstheme="majorBidi"/>
      <w:b/>
      <w:bCs/>
      <w:i w:val="0"/>
      <w:iCs/>
      <w:color w:val="243F60" w:themeColor="accent1" w:themeShade="7F"/>
      <w:sz w:val="19"/>
      <w:szCs w:val="19"/>
    </w:rPr>
  </w:style>
  <w:style w:type="character" w:styleId="aff6">
    <w:name w:val="page number"/>
    <w:basedOn w:val="a7"/>
    <w:uiPriority w:val="99"/>
    <w:rsid w:val="00022526"/>
  </w:style>
  <w:style w:type="paragraph" w:styleId="aff7">
    <w:name w:val="caption"/>
    <w:basedOn w:val="a6"/>
    <w:next w:val="a6"/>
    <w:uiPriority w:val="35"/>
    <w:qFormat/>
    <w:rsid w:val="001556D4"/>
    <w:rPr>
      <w:b/>
      <w:bCs/>
      <w:szCs w:val="20"/>
    </w:rPr>
  </w:style>
  <w:style w:type="paragraph" w:customStyle="1" w:styleId="1c">
    <w:name w:val="Маркированный список 1"/>
    <w:basedOn w:val="a6"/>
    <w:rsid w:val="00022526"/>
    <w:pPr>
      <w:widowControl w:val="0"/>
      <w:tabs>
        <w:tab w:val="num" w:pos="900"/>
      </w:tabs>
      <w:spacing w:before="60" w:after="60"/>
      <w:ind w:left="900" w:hanging="360"/>
    </w:pPr>
    <w:rPr>
      <w:sz w:val="26"/>
      <w:szCs w:val="20"/>
    </w:rPr>
  </w:style>
  <w:style w:type="paragraph" w:styleId="36">
    <w:name w:val="List Bullet 3"/>
    <w:basedOn w:val="a6"/>
    <w:autoRedefine/>
    <w:rsid w:val="00022526"/>
    <w:pPr>
      <w:widowControl w:val="0"/>
      <w:tabs>
        <w:tab w:val="num" w:pos="-760"/>
        <w:tab w:val="num" w:pos="2340"/>
      </w:tabs>
      <w:spacing w:before="60" w:after="60"/>
      <w:ind w:left="2340" w:hanging="360"/>
    </w:pPr>
    <w:rPr>
      <w:sz w:val="26"/>
      <w:szCs w:val="20"/>
    </w:rPr>
  </w:style>
  <w:style w:type="paragraph" w:customStyle="1" w:styleId="1d">
    <w:name w:val="Список 1"/>
    <w:basedOn w:val="a6"/>
    <w:rsid w:val="00022526"/>
    <w:pPr>
      <w:tabs>
        <w:tab w:val="num" w:pos="1069"/>
        <w:tab w:val="right" w:leader="dot" w:pos="8820"/>
      </w:tabs>
      <w:spacing w:before="120"/>
      <w:ind w:left="1066" w:hanging="527"/>
    </w:pPr>
    <w:rPr>
      <w:sz w:val="28"/>
    </w:rPr>
  </w:style>
  <w:style w:type="paragraph" w:styleId="HTML">
    <w:name w:val="HTML Preformatted"/>
    <w:basedOn w:val="a6"/>
    <w:link w:val="HTML0"/>
    <w:uiPriority w:val="99"/>
    <w:rsid w:val="000225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HTML0">
    <w:name w:val="Стандартный HTML Знак"/>
    <w:basedOn w:val="a7"/>
    <w:link w:val="HTML"/>
    <w:uiPriority w:val="99"/>
    <w:rsid w:val="0002252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8">
    <w:name w:val="List Bullet"/>
    <w:basedOn w:val="a6"/>
    <w:uiPriority w:val="99"/>
    <w:rsid w:val="00022526"/>
    <w:pPr>
      <w:tabs>
        <w:tab w:val="num" w:pos="360"/>
      </w:tabs>
      <w:ind w:left="360" w:hanging="360"/>
    </w:pPr>
  </w:style>
  <w:style w:type="paragraph" w:styleId="aff9">
    <w:name w:val="List Number"/>
    <w:basedOn w:val="affa"/>
    <w:uiPriority w:val="99"/>
    <w:rsid w:val="00022526"/>
    <w:pPr>
      <w:tabs>
        <w:tab w:val="num" w:pos="964"/>
        <w:tab w:val="left" w:pos="3345"/>
      </w:tabs>
      <w:spacing w:after="240" w:line="240" w:lineRule="atLeast"/>
      <w:ind w:left="964" w:hanging="397"/>
    </w:pPr>
    <w:rPr>
      <w:rFonts w:ascii="Arial" w:hAnsi="Arial"/>
      <w:spacing w:val="-5"/>
      <w:szCs w:val="20"/>
    </w:rPr>
  </w:style>
  <w:style w:type="paragraph" w:styleId="affa">
    <w:name w:val="List"/>
    <w:basedOn w:val="a6"/>
    <w:rsid w:val="00022526"/>
    <w:pPr>
      <w:ind w:left="283" w:hanging="283"/>
    </w:pPr>
  </w:style>
  <w:style w:type="paragraph" w:styleId="affb">
    <w:name w:val="List Continue"/>
    <w:basedOn w:val="affa"/>
    <w:rsid w:val="00022526"/>
    <w:pPr>
      <w:tabs>
        <w:tab w:val="left" w:pos="3345"/>
      </w:tabs>
      <w:spacing w:after="240" w:line="240" w:lineRule="atLeast"/>
      <w:ind w:left="1440" w:firstLine="0"/>
    </w:pPr>
    <w:rPr>
      <w:rFonts w:ascii="Arial" w:hAnsi="Arial"/>
      <w:spacing w:val="-5"/>
      <w:szCs w:val="20"/>
    </w:rPr>
  </w:style>
  <w:style w:type="paragraph" w:styleId="affc">
    <w:name w:val="Body Text"/>
    <w:basedOn w:val="a6"/>
    <w:link w:val="affd"/>
    <w:uiPriority w:val="99"/>
    <w:rsid w:val="00022526"/>
    <w:pPr>
      <w:jc w:val="center"/>
    </w:pPr>
    <w:rPr>
      <w:sz w:val="32"/>
    </w:rPr>
  </w:style>
  <w:style w:type="character" w:customStyle="1" w:styleId="affd">
    <w:name w:val="Основной текст Знак"/>
    <w:basedOn w:val="a7"/>
    <w:link w:val="affc"/>
    <w:uiPriority w:val="99"/>
    <w:rsid w:val="00022526"/>
    <w:rPr>
      <w:rFonts w:ascii="Verdana" w:eastAsia="Times New Roman" w:hAnsi="Verdana" w:cs="Times New Roman"/>
      <w:sz w:val="32"/>
      <w:szCs w:val="24"/>
      <w:lang w:eastAsia="ru-RU"/>
    </w:rPr>
  </w:style>
  <w:style w:type="paragraph" w:styleId="affe">
    <w:name w:val="table of figures"/>
    <w:basedOn w:val="a6"/>
    <w:next w:val="a6"/>
    <w:uiPriority w:val="99"/>
    <w:rsid w:val="001E053A"/>
    <w:pPr>
      <w:tabs>
        <w:tab w:val="right" w:leader="dot" w:pos="9639"/>
      </w:tabs>
      <w:ind w:left="284" w:right="283" w:hanging="284"/>
    </w:pPr>
    <w:rPr>
      <w:noProof/>
    </w:rPr>
  </w:style>
  <w:style w:type="paragraph" w:styleId="63">
    <w:name w:val="toc 6"/>
    <w:basedOn w:val="a6"/>
    <w:next w:val="a6"/>
    <w:autoRedefine/>
    <w:uiPriority w:val="39"/>
    <w:unhideWhenUsed/>
    <w:rsid w:val="00052F1E"/>
    <w:pPr>
      <w:tabs>
        <w:tab w:val="left" w:pos="2835"/>
        <w:tab w:val="right" w:leader="dot" w:pos="9628"/>
      </w:tabs>
      <w:spacing w:before="0" w:after="0" w:line="276" w:lineRule="auto"/>
      <w:ind w:left="1100" w:firstLine="318"/>
    </w:pPr>
    <w:rPr>
      <w:rFonts w:eastAsiaTheme="minorEastAsia" w:cstheme="minorBidi"/>
      <w:noProof/>
      <w:sz w:val="19"/>
      <w:szCs w:val="22"/>
    </w:rPr>
  </w:style>
  <w:style w:type="paragraph" w:styleId="7">
    <w:name w:val="toc 7"/>
    <w:basedOn w:val="a6"/>
    <w:next w:val="a6"/>
    <w:autoRedefine/>
    <w:uiPriority w:val="99"/>
    <w:unhideWhenUsed/>
    <w:rsid w:val="0064797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6"/>
    <w:next w:val="a6"/>
    <w:autoRedefine/>
    <w:uiPriority w:val="99"/>
    <w:unhideWhenUsed/>
    <w:rsid w:val="0064797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6"/>
    <w:next w:val="a6"/>
    <w:autoRedefine/>
    <w:uiPriority w:val="99"/>
    <w:unhideWhenUsed/>
    <w:rsid w:val="0064797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numbering" w:customStyle="1" w:styleId="14">
    <w:name w:val="Стиль1"/>
    <w:uiPriority w:val="99"/>
    <w:rsid w:val="001556D4"/>
    <w:pPr>
      <w:numPr>
        <w:numId w:val="1"/>
      </w:numPr>
    </w:pPr>
  </w:style>
  <w:style w:type="character" w:styleId="afff">
    <w:name w:val="FollowedHyperlink"/>
    <w:basedOn w:val="a7"/>
    <w:uiPriority w:val="99"/>
    <w:unhideWhenUsed/>
    <w:rsid w:val="00EC709A"/>
    <w:rPr>
      <w:color w:val="800080" w:themeColor="followedHyperlink"/>
      <w:u w:val="single"/>
    </w:rPr>
  </w:style>
  <w:style w:type="paragraph" w:customStyle="1" w:styleId="1e">
    <w:name w:val="Основной 1"/>
    <w:basedOn w:val="a6"/>
    <w:rsid w:val="00A73EA4"/>
    <w:pPr>
      <w:spacing w:before="120" w:line="240" w:lineRule="atLeast"/>
    </w:pPr>
    <w:rPr>
      <w:rFonts w:ascii="Times New Roman" w:hAnsi="Times New Roman"/>
      <w:spacing w:val="-5"/>
      <w:sz w:val="24"/>
    </w:rPr>
  </w:style>
  <w:style w:type="paragraph" w:customStyle="1" w:styleId="31">
    <w:name w:val="А_Нум_осн_3"/>
    <w:basedOn w:val="13"/>
    <w:link w:val="37"/>
    <w:qFormat/>
    <w:rsid w:val="00F523CE"/>
    <w:pPr>
      <w:numPr>
        <w:ilvl w:val="2"/>
      </w:numPr>
      <w:tabs>
        <w:tab w:val="left" w:pos="1276"/>
      </w:tabs>
      <w:spacing w:before="60" w:after="60"/>
    </w:pPr>
  </w:style>
  <w:style w:type="character" w:customStyle="1" w:styleId="1b">
    <w:name w:val="А_Нум_осн_1 Знак"/>
    <w:basedOn w:val="a7"/>
    <w:link w:val="13"/>
    <w:rsid w:val="00B87499"/>
    <w:rPr>
      <w:rFonts w:ascii="Verdana" w:eastAsia="Arial Unicode MS" w:hAnsi="Verdana" w:cs="Times New Roman"/>
      <w:sz w:val="20"/>
      <w:szCs w:val="28"/>
      <w:lang w:eastAsia="ru-RU"/>
    </w:rPr>
  </w:style>
  <w:style w:type="character" w:customStyle="1" w:styleId="37">
    <w:name w:val="А_Нум_осн_3 Знак"/>
    <w:basedOn w:val="1b"/>
    <w:link w:val="31"/>
    <w:rsid w:val="00F523CE"/>
    <w:rPr>
      <w:rFonts w:ascii="Verdana" w:eastAsia="Arial Unicode MS" w:hAnsi="Verdana" w:cs="Times New Roman"/>
      <w:sz w:val="20"/>
      <w:szCs w:val="28"/>
      <w:lang w:eastAsia="ru-RU"/>
    </w:rPr>
  </w:style>
  <w:style w:type="paragraph" w:styleId="afff0">
    <w:name w:val="footnote text"/>
    <w:basedOn w:val="a6"/>
    <w:link w:val="afff1"/>
    <w:uiPriority w:val="99"/>
    <w:semiHidden/>
    <w:unhideWhenUsed/>
    <w:rsid w:val="00694D9D"/>
    <w:rPr>
      <w:szCs w:val="20"/>
    </w:rPr>
  </w:style>
  <w:style w:type="character" w:customStyle="1" w:styleId="afff1">
    <w:name w:val="Текст сноски Знак"/>
    <w:basedOn w:val="a7"/>
    <w:link w:val="afff0"/>
    <w:uiPriority w:val="99"/>
    <w:semiHidden/>
    <w:rsid w:val="00694D9D"/>
    <w:rPr>
      <w:rFonts w:ascii="Verdana" w:eastAsia="Times New Roman" w:hAnsi="Verdana" w:cs="Times New Roman"/>
      <w:sz w:val="20"/>
      <w:szCs w:val="20"/>
      <w:lang w:eastAsia="ru-RU"/>
    </w:rPr>
  </w:style>
  <w:style w:type="character" w:styleId="afff2">
    <w:name w:val="footnote reference"/>
    <w:basedOn w:val="a7"/>
    <w:uiPriority w:val="99"/>
    <w:semiHidden/>
    <w:unhideWhenUsed/>
    <w:rsid w:val="00694D9D"/>
    <w:rPr>
      <w:vertAlign w:val="superscript"/>
    </w:rPr>
  </w:style>
  <w:style w:type="paragraph" w:customStyle="1" w:styleId="afff3">
    <w:name w:val="А_Рис_карт"/>
    <w:basedOn w:val="afd"/>
    <w:next w:val="af5"/>
    <w:link w:val="afff4"/>
    <w:qFormat/>
    <w:rsid w:val="00EB5E74"/>
    <w:pPr>
      <w:keepNext/>
      <w:spacing w:before="360" w:after="120"/>
    </w:pPr>
    <w:rPr>
      <w:noProof/>
    </w:rPr>
  </w:style>
  <w:style w:type="character" w:customStyle="1" w:styleId="afff4">
    <w:name w:val="А_Рис_карт Знак"/>
    <w:basedOn w:val="afe"/>
    <w:link w:val="afff3"/>
    <w:rsid w:val="00EB5E74"/>
    <w:rPr>
      <w:rFonts w:ascii="Verdana" w:eastAsiaTheme="majorEastAsia" w:hAnsi="Verdana" w:cstheme="majorBidi"/>
      <w:b/>
      <w:noProof/>
      <w:sz w:val="18"/>
      <w:szCs w:val="18"/>
      <w:lang w:eastAsia="ru-RU"/>
    </w:rPr>
  </w:style>
  <w:style w:type="paragraph" w:customStyle="1" w:styleId="afff5">
    <w:name w:val="А_Табл_сод"/>
    <w:basedOn w:val="a6"/>
    <w:link w:val="afff6"/>
    <w:qFormat/>
    <w:rsid w:val="00644BC4"/>
    <w:pPr>
      <w:spacing w:before="20" w:after="20" w:line="276" w:lineRule="auto"/>
      <w:ind w:firstLine="0"/>
      <w:jc w:val="left"/>
    </w:pPr>
    <w:rPr>
      <w:rFonts w:eastAsiaTheme="majorEastAsia" w:cstheme="majorBidi"/>
      <w:sz w:val="18"/>
      <w:szCs w:val="18"/>
    </w:rPr>
  </w:style>
  <w:style w:type="character" w:customStyle="1" w:styleId="afff6">
    <w:name w:val="А_Табл_сод Знак"/>
    <w:basedOn w:val="a7"/>
    <w:link w:val="afff5"/>
    <w:rsid w:val="00644BC4"/>
    <w:rPr>
      <w:rFonts w:ascii="Verdana" w:eastAsiaTheme="majorEastAsia" w:hAnsi="Verdana" w:cstheme="majorBidi"/>
      <w:sz w:val="18"/>
      <w:szCs w:val="18"/>
    </w:rPr>
  </w:style>
  <w:style w:type="paragraph" w:customStyle="1" w:styleId="22">
    <w:name w:val="А_Нум_осн_2"/>
    <w:basedOn w:val="a6"/>
    <w:link w:val="27"/>
    <w:qFormat/>
    <w:rsid w:val="00B87499"/>
    <w:pPr>
      <w:numPr>
        <w:ilvl w:val="1"/>
        <w:numId w:val="18"/>
      </w:numPr>
      <w:spacing w:before="120" w:line="276" w:lineRule="auto"/>
      <w:contextualSpacing w:val="0"/>
    </w:pPr>
  </w:style>
  <w:style w:type="paragraph" w:customStyle="1" w:styleId="21">
    <w:name w:val="А_Марк_2"/>
    <w:basedOn w:val="12"/>
    <w:link w:val="28"/>
    <w:qFormat/>
    <w:rsid w:val="00A002F1"/>
    <w:pPr>
      <w:numPr>
        <w:ilvl w:val="1"/>
      </w:numPr>
      <w:ind w:left="1560" w:hanging="426"/>
    </w:pPr>
  </w:style>
  <w:style w:type="character" w:customStyle="1" w:styleId="27">
    <w:name w:val="А_Нум_осн_2 Знак"/>
    <w:basedOn w:val="1b"/>
    <w:link w:val="22"/>
    <w:rsid w:val="00B87499"/>
    <w:rPr>
      <w:rFonts w:ascii="Verdana" w:eastAsia="Calibri" w:hAnsi="Verdana" w:cs="Times New Roman"/>
      <w:sz w:val="20"/>
      <w:szCs w:val="28"/>
      <w:lang w:eastAsia="ru-RU"/>
    </w:rPr>
  </w:style>
  <w:style w:type="paragraph" w:customStyle="1" w:styleId="afff7">
    <w:name w:val="А_Табл_заг"/>
    <w:basedOn w:val="afff5"/>
    <w:next w:val="afff5"/>
    <w:link w:val="afff8"/>
    <w:qFormat/>
    <w:rsid w:val="005C187F"/>
    <w:pPr>
      <w:keepNext/>
      <w:jc w:val="center"/>
    </w:pPr>
    <w:rPr>
      <w:b/>
      <w:lang w:eastAsia="ru-RU"/>
    </w:rPr>
  </w:style>
  <w:style w:type="character" w:customStyle="1" w:styleId="1a">
    <w:name w:val="А_Марк_1 Знак"/>
    <w:basedOn w:val="a7"/>
    <w:link w:val="12"/>
    <w:rsid w:val="009738C1"/>
    <w:rPr>
      <w:rFonts w:ascii="Verdana" w:eastAsia="Arial Unicode MS" w:hAnsi="Verdana" w:cs="Times New Roman"/>
      <w:sz w:val="20"/>
      <w:szCs w:val="24"/>
      <w:lang w:eastAsia="ru-RU"/>
    </w:rPr>
  </w:style>
  <w:style w:type="character" w:customStyle="1" w:styleId="28">
    <w:name w:val="А_Марк_2 Знак"/>
    <w:basedOn w:val="1a"/>
    <w:link w:val="21"/>
    <w:rsid w:val="00A002F1"/>
    <w:rPr>
      <w:rFonts w:ascii="Verdana" w:eastAsia="Arial Unicode MS" w:hAnsi="Verdana" w:cs="Times New Roman"/>
      <w:sz w:val="20"/>
      <w:szCs w:val="24"/>
      <w:lang w:eastAsia="ru-RU"/>
    </w:rPr>
  </w:style>
  <w:style w:type="character" w:customStyle="1" w:styleId="afff8">
    <w:name w:val="А_Табл_заг Знак"/>
    <w:basedOn w:val="afff6"/>
    <w:link w:val="afff7"/>
    <w:rsid w:val="005C187F"/>
    <w:rPr>
      <w:rFonts w:ascii="Verdana" w:eastAsiaTheme="majorEastAsia" w:hAnsi="Verdana" w:cstheme="majorBidi"/>
      <w:b/>
      <w:sz w:val="18"/>
      <w:szCs w:val="18"/>
      <w:lang w:eastAsia="ru-RU"/>
    </w:rPr>
  </w:style>
  <w:style w:type="character" w:styleId="afff9">
    <w:name w:val="annotation reference"/>
    <w:uiPriority w:val="99"/>
    <w:semiHidden/>
    <w:unhideWhenUsed/>
    <w:rsid w:val="004C63E5"/>
    <w:rPr>
      <w:sz w:val="16"/>
      <w:szCs w:val="16"/>
    </w:rPr>
  </w:style>
  <w:style w:type="paragraph" w:styleId="afffa">
    <w:name w:val="annotation text"/>
    <w:basedOn w:val="a6"/>
    <w:link w:val="afffb"/>
    <w:uiPriority w:val="99"/>
    <w:unhideWhenUsed/>
    <w:rsid w:val="004C63E5"/>
    <w:rPr>
      <w:szCs w:val="20"/>
    </w:rPr>
  </w:style>
  <w:style w:type="character" w:customStyle="1" w:styleId="afffb">
    <w:name w:val="Текст примечания Знак"/>
    <w:basedOn w:val="a7"/>
    <w:link w:val="afffa"/>
    <w:uiPriority w:val="99"/>
    <w:rsid w:val="004C63E5"/>
    <w:rPr>
      <w:rFonts w:ascii="Verdana" w:eastAsia="Calibri" w:hAnsi="Verdana" w:cs="Times New Roman"/>
      <w:sz w:val="20"/>
      <w:szCs w:val="20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4C63E5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4C63E5"/>
    <w:rPr>
      <w:rFonts w:ascii="Verdana" w:eastAsia="Calibri" w:hAnsi="Verdana" w:cs="Times New Roman"/>
      <w:b/>
      <w:bCs/>
      <w:sz w:val="20"/>
      <w:szCs w:val="20"/>
    </w:rPr>
  </w:style>
  <w:style w:type="paragraph" w:styleId="afffe">
    <w:name w:val="No Spacing"/>
    <w:basedOn w:val="a6"/>
    <w:link w:val="affff"/>
    <w:uiPriority w:val="1"/>
    <w:qFormat/>
    <w:rsid w:val="004C63E5"/>
    <w:pPr>
      <w:keepNext/>
      <w:tabs>
        <w:tab w:val="left" w:pos="1418"/>
      </w:tabs>
      <w:ind w:firstLine="0"/>
    </w:pPr>
  </w:style>
  <w:style w:type="character" w:styleId="affff0">
    <w:name w:val="Emphasis"/>
    <w:uiPriority w:val="20"/>
    <w:qFormat/>
    <w:rsid w:val="004C63E5"/>
    <w:rPr>
      <w:iCs/>
      <w:color w:val="000000"/>
      <w:sz w:val="20"/>
    </w:rPr>
  </w:style>
  <w:style w:type="paragraph" w:customStyle="1" w:styleId="affff1">
    <w:name w:val="У_Обычный по центру"/>
    <w:basedOn w:val="a6"/>
    <w:next w:val="a6"/>
    <w:rsid w:val="004C63E5"/>
    <w:pPr>
      <w:widowControl w:val="0"/>
      <w:spacing w:before="60" w:after="60" w:line="360" w:lineRule="auto"/>
      <w:ind w:firstLine="0"/>
      <w:jc w:val="center"/>
    </w:pPr>
    <w:rPr>
      <w:rFonts w:eastAsia="Times New Roman"/>
      <w:color w:val="000000"/>
      <w:sz w:val="24"/>
      <w:szCs w:val="20"/>
      <w:lang w:eastAsia="ru-RU"/>
    </w:rPr>
  </w:style>
  <w:style w:type="paragraph" w:styleId="affff2">
    <w:name w:val="Normal (Web)"/>
    <w:basedOn w:val="a6"/>
    <w:uiPriority w:val="99"/>
    <w:unhideWhenUsed/>
    <w:rsid w:val="004C63E5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f3">
    <w:name w:val="Strong"/>
    <w:uiPriority w:val="22"/>
    <w:qFormat/>
    <w:rsid w:val="004C63E5"/>
    <w:rPr>
      <w:b/>
      <w:bCs/>
    </w:rPr>
  </w:style>
  <w:style w:type="paragraph" w:styleId="affff4">
    <w:name w:val="endnote text"/>
    <w:basedOn w:val="a6"/>
    <w:link w:val="affff5"/>
    <w:uiPriority w:val="99"/>
    <w:semiHidden/>
    <w:unhideWhenUsed/>
    <w:rsid w:val="004C63E5"/>
    <w:pPr>
      <w:spacing w:after="0"/>
      <w:ind w:firstLine="0"/>
      <w:jc w:val="left"/>
    </w:pPr>
    <w:rPr>
      <w:rFonts w:ascii="Times New Roman" w:eastAsia="Times New Roman" w:hAnsi="Times New Roman"/>
      <w:color w:val="003663"/>
      <w:szCs w:val="20"/>
      <w:lang w:val="x-none" w:eastAsia="x-none"/>
    </w:rPr>
  </w:style>
  <w:style w:type="character" w:customStyle="1" w:styleId="affff5">
    <w:name w:val="Текст концевой сноски Знак"/>
    <w:basedOn w:val="a7"/>
    <w:link w:val="affff4"/>
    <w:uiPriority w:val="99"/>
    <w:semiHidden/>
    <w:rsid w:val="004C63E5"/>
    <w:rPr>
      <w:rFonts w:ascii="Times New Roman" w:eastAsia="Times New Roman" w:hAnsi="Times New Roman" w:cs="Times New Roman"/>
      <w:color w:val="003663"/>
      <w:sz w:val="20"/>
      <w:szCs w:val="20"/>
      <w:lang w:val="x-none" w:eastAsia="x-none"/>
    </w:rPr>
  </w:style>
  <w:style w:type="character" w:styleId="affff6">
    <w:name w:val="endnote reference"/>
    <w:uiPriority w:val="99"/>
    <w:semiHidden/>
    <w:unhideWhenUsed/>
    <w:rsid w:val="004C63E5"/>
    <w:rPr>
      <w:vertAlign w:val="superscript"/>
    </w:rPr>
  </w:style>
  <w:style w:type="paragraph" w:styleId="affff7">
    <w:name w:val="Revision"/>
    <w:hidden/>
    <w:uiPriority w:val="99"/>
    <w:semiHidden/>
    <w:rsid w:val="004C63E5"/>
    <w:pPr>
      <w:spacing w:after="0" w:line="240" w:lineRule="auto"/>
    </w:pPr>
    <w:rPr>
      <w:rFonts w:ascii="Verdana" w:eastAsia="Calibri" w:hAnsi="Verdana" w:cs="Times New Roman"/>
      <w:sz w:val="20"/>
    </w:rPr>
  </w:style>
  <w:style w:type="paragraph" w:customStyle="1" w:styleId="1-">
    <w:name w:val="Стиль Заголовок 1 + Темно-красный двойное подчеркивание"/>
    <w:basedOn w:val="15"/>
    <w:link w:val="1-0"/>
    <w:autoRedefine/>
    <w:rsid w:val="004C63E5"/>
    <w:pPr>
      <w:keepLines w:val="0"/>
      <w:pageBreakBefore/>
      <w:numPr>
        <w:numId w:val="4"/>
      </w:numPr>
      <w:spacing w:before="240" w:after="60"/>
    </w:pPr>
    <w:rPr>
      <w:rFonts w:ascii="Arial" w:eastAsia="Times New Roman" w:hAnsi="Arial" w:cs="Arial"/>
      <w:color w:val="800000"/>
      <w:kern w:val="32"/>
      <w:sz w:val="32"/>
      <w:szCs w:val="32"/>
      <w:u w:val="double"/>
      <w:lang w:eastAsia="ru-RU"/>
    </w:rPr>
  </w:style>
  <w:style w:type="paragraph" w:customStyle="1" w:styleId="2-">
    <w:name w:val="Стиль Заголовок 2 + Темно-красный двойное подчеркивание"/>
    <w:basedOn w:val="23"/>
    <w:autoRedefine/>
    <w:rsid w:val="004C63E5"/>
    <w:pPr>
      <w:numPr>
        <w:ilvl w:val="1"/>
        <w:numId w:val="4"/>
      </w:numPr>
      <w:spacing w:before="240" w:after="60"/>
    </w:pPr>
    <w:rPr>
      <w:rFonts w:ascii="Arial" w:eastAsia="Times New Roman" w:hAnsi="Arial" w:cs="Arial"/>
      <w:i/>
      <w:iCs/>
      <w:color w:val="800000"/>
      <w:sz w:val="28"/>
      <w:szCs w:val="28"/>
      <w:u w:val="double"/>
      <w:lang w:eastAsia="ru-RU"/>
    </w:rPr>
  </w:style>
  <w:style w:type="paragraph" w:customStyle="1" w:styleId="3-">
    <w:name w:val="Стиль Заголовок 3 + Темно-красный двойное подчеркивание"/>
    <w:basedOn w:val="32"/>
    <w:autoRedefine/>
    <w:rsid w:val="004C63E5"/>
    <w:pPr>
      <w:numPr>
        <w:ilvl w:val="2"/>
        <w:numId w:val="4"/>
      </w:numPr>
      <w:spacing w:before="240" w:after="60"/>
    </w:pPr>
    <w:rPr>
      <w:rFonts w:ascii="Arial" w:eastAsia="Times New Roman" w:hAnsi="Arial" w:cs="Arial"/>
      <w:color w:val="800000"/>
      <w:sz w:val="26"/>
      <w:szCs w:val="26"/>
      <w:u w:val="double"/>
      <w:lang w:eastAsia="ru-RU"/>
    </w:rPr>
  </w:style>
  <w:style w:type="paragraph" w:customStyle="1" w:styleId="4-">
    <w:name w:val="Стиль Заголовок 4 + Темно-красный двойное подчеркивание"/>
    <w:basedOn w:val="40"/>
    <w:autoRedefine/>
    <w:rsid w:val="004C63E5"/>
    <w:pPr>
      <w:numPr>
        <w:ilvl w:val="3"/>
        <w:numId w:val="4"/>
      </w:numPr>
      <w:spacing w:before="240" w:after="60"/>
    </w:pPr>
    <w:rPr>
      <w:rFonts w:ascii="Verdana" w:eastAsia="Times New Roman" w:hAnsi="Verdana" w:cs="Verdana"/>
      <w:i w:val="0"/>
      <w:iCs w:val="0"/>
      <w:color w:val="800000"/>
      <w:sz w:val="28"/>
      <w:szCs w:val="28"/>
      <w:u w:val="double"/>
      <w:lang w:eastAsia="ru-RU"/>
    </w:rPr>
  </w:style>
  <w:style w:type="paragraph" w:customStyle="1" w:styleId="TextDBO">
    <w:name w:val="Text_DBO"/>
    <w:basedOn w:val="a6"/>
    <w:uiPriority w:val="99"/>
    <w:rsid w:val="004C63E5"/>
    <w:pPr>
      <w:spacing w:after="20"/>
      <w:ind w:firstLine="284"/>
    </w:pPr>
    <w:rPr>
      <w:rFonts w:eastAsia="Times New Roman" w:cs="Verdana"/>
      <w:sz w:val="22"/>
    </w:rPr>
  </w:style>
  <w:style w:type="numbering" w:customStyle="1" w:styleId="50">
    <w:name w:val="Стиль5"/>
    <w:uiPriority w:val="99"/>
    <w:rsid w:val="00B438C0"/>
    <w:pPr>
      <w:numPr>
        <w:numId w:val="11"/>
      </w:numPr>
    </w:pPr>
  </w:style>
  <w:style w:type="paragraph" w:customStyle="1" w:styleId="NOTESDBO">
    <w:name w:val="NOTES_DBO"/>
    <w:basedOn w:val="a6"/>
    <w:uiPriority w:val="99"/>
    <w:rsid w:val="004C63E5"/>
    <w:pPr>
      <w:spacing w:before="60" w:after="40"/>
      <w:ind w:left="1276" w:hanging="1276"/>
    </w:pPr>
    <w:rPr>
      <w:rFonts w:ascii="Arial" w:eastAsia="Times New Roman" w:hAnsi="Arial" w:cs="Arial"/>
      <w:sz w:val="18"/>
      <w:szCs w:val="18"/>
    </w:rPr>
  </w:style>
  <w:style w:type="paragraph" w:customStyle="1" w:styleId="FildsDBO">
    <w:name w:val="Filds_DBO"/>
    <w:basedOn w:val="a6"/>
    <w:autoRedefine/>
    <w:uiPriority w:val="99"/>
    <w:rsid w:val="004C63E5"/>
    <w:pPr>
      <w:spacing w:after="0"/>
      <w:ind w:left="1260" w:hanging="1260"/>
    </w:pPr>
    <w:rPr>
      <w:rFonts w:eastAsia="Times New Roman" w:cs="Verdana"/>
      <w:b/>
      <w:bCs/>
      <w:szCs w:val="20"/>
    </w:rPr>
  </w:style>
  <w:style w:type="character" w:customStyle="1" w:styleId="elementheader2">
    <w:name w:val="elementheader2"/>
    <w:uiPriority w:val="99"/>
    <w:rsid w:val="004C63E5"/>
  </w:style>
  <w:style w:type="character" w:customStyle="1" w:styleId="schemaname">
    <w:name w:val="schemaname"/>
    <w:uiPriority w:val="99"/>
    <w:rsid w:val="004C63E5"/>
  </w:style>
  <w:style w:type="paragraph" w:customStyle="1" w:styleId="Default">
    <w:name w:val="Default"/>
    <w:uiPriority w:val="99"/>
    <w:rsid w:val="004C63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8">
    <w:name w:val="Title"/>
    <w:basedOn w:val="a6"/>
    <w:next w:val="a6"/>
    <w:link w:val="affff9"/>
    <w:uiPriority w:val="99"/>
    <w:qFormat/>
    <w:rsid w:val="004C63E5"/>
    <w:pPr>
      <w:widowControl w:val="0"/>
      <w:spacing w:after="0"/>
      <w:ind w:firstLine="0"/>
      <w:jc w:val="center"/>
    </w:pPr>
    <w:rPr>
      <w:rFonts w:ascii="Arial" w:eastAsia="Times New Roman" w:hAnsi="Arial" w:cs="Arial"/>
      <w:b/>
      <w:bCs/>
      <w:sz w:val="36"/>
      <w:szCs w:val="36"/>
      <w:lang w:val="en-US"/>
    </w:rPr>
  </w:style>
  <w:style w:type="character" w:customStyle="1" w:styleId="affff9">
    <w:name w:val="Название Знак"/>
    <w:basedOn w:val="a7"/>
    <w:link w:val="affff8"/>
    <w:uiPriority w:val="99"/>
    <w:rsid w:val="004C63E5"/>
    <w:rPr>
      <w:rFonts w:ascii="Arial" w:eastAsia="Times New Roman" w:hAnsi="Arial" w:cs="Arial"/>
      <w:b/>
      <w:bCs/>
      <w:sz w:val="36"/>
      <w:szCs w:val="36"/>
      <w:lang w:val="en-US"/>
    </w:rPr>
  </w:style>
  <w:style w:type="paragraph" w:customStyle="1" w:styleId="Tabletext">
    <w:name w:val="Tabletext"/>
    <w:basedOn w:val="a6"/>
    <w:uiPriority w:val="99"/>
    <w:rsid w:val="004C63E5"/>
    <w:pPr>
      <w:keepLines/>
      <w:widowControl w:val="0"/>
      <w:spacing w:line="240" w:lineRule="atLeast"/>
      <w:ind w:firstLine="0"/>
      <w:jc w:val="left"/>
    </w:pPr>
    <w:rPr>
      <w:rFonts w:eastAsia="Times New Roman" w:cs="Verdana"/>
      <w:szCs w:val="20"/>
      <w:lang w:val="en-US"/>
    </w:rPr>
  </w:style>
  <w:style w:type="character" w:customStyle="1" w:styleId="1-0">
    <w:name w:val="Стиль Заголовок 1 + Темно-красный двойное подчеркивание Знак"/>
    <w:link w:val="1-"/>
    <w:locked/>
    <w:rsid w:val="004C63E5"/>
    <w:rPr>
      <w:rFonts w:ascii="Arial" w:eastAsia="Times New Roman" w:hAnsi="Arial" w:cs="Arial"/>
      <w:b/>
      <w:bCs/>
      <w:color w:val="800000"/>
      <w:kern w:val="32"/>
      <w:sz w:val="32"/>
      <w:szCs w:val="32"/>
      <w:u w:val="double"/>
      <w:lang w:eastAsia="ru-RU"/>
    </w:rPr>
  </w:style>
  <w:style w:type="paragraph" w:customStyle="1" w:styleId="TableText0">
    <w:name w:val="TableText"/>
    <w:basedOn w:val="a6"/>
    <w:link w:val="TableTextChar"/>
    <w:uiPriority w:val="99"/>
    <w:rsid w:val="004C63E5"/>
    <w:pPr>
      <w:keepLines/>
      <w:spacing w:before="40" w:after="40" w:line="288" w:lineRule="auto"/>
      <w:ind w:firstLine="0"/>
      <w:jc w:val="left"/>
    </w:pPr>
    <w:rPr>
      <w:rFonts w:eastAsia="Times New Roman"/>
      <w:sz w:val="22"/>
    </w:rPr>
  </w:style>
  <w:style w:type="paragraph" w:styleId="29">
    <w:name w:val="List Number 2"/>
    <w:basedOn w:val="aff9"/>
    <w:uiPriority w:val="99"/>
    <w:rsid w:val="004C63E5"/>
    <w:pPr>
      <w:keepLines/>
      <w:tabs>
        <w:tab w:val="clear" w:pos="964"/>
        <w:tab w:val="clear" w:pos="3345"/>
        <w:tab w:val="num" w:pos="1080"/>
        <w:tab w:val="num" w:pos="1440"/>
      </w:tabs>
      <w:spacing w:after="120" w:line="288" w:lineRule="auto"/>
      <w:ind w:left="1440" w:hanging="363"/>
    </w:pPr>
    <w:rPr>
      <w:rFonts w:ascii="Verdana" w:hAnsi="Verdana"/>
      <w:spacing w:val="0"/>
      <w:sz w:val="24"/>
      <w:szCs w:val="24"/>
    </w:rPr>
  </w:style>
  <w:style w:type="paragraph" w:styleId="44">
    <w:name w:val="List Number 4"/>
    <w:basedOn w:val="aff9"/>
    <w:uiPriority w:val="99"/>
    <w:rsid w:val="004C63E5"/>
    <w:pPr>
      <w:keepLines/>
      <w:tabs>
        <w:tab w:val="clear" w:pos="964"/>
        <w:tab w:val="clear" w:pos="3345"/>
        <w:tab w:val="num" w:pos="2149"/>
      </w:tabs>
      <w:spacing w:after="120" w:line="288" w:lineRule="auto"/>
      <w:ind w:left="2149" w:hanging="357"/>
    </w:pPr>
    <w:rPr>
      <w:rFonts w:ascii="Verdana" w:hAnsi="Verdana"/>
      <w:spacing w:val="0"/>
      <w:sz w:val="24"/>
      <w:szCs w:val="24"/>
    </w:rPr>
  </w:style>
  <w:style w:type="character" w:customStyle="1" w:styleId="TableTextChar">
    <w:name w:val="TableText Char"/>
    <w:link w:val="TableText0"/>
    <w:uiPriority w:val="99"/>
    <w:locked/>
    <w:rsid w:val="004C63E5"/>
    <w:rPr>
      <w:rFonts w:ascii="Verdana" w:eastAsia="Times New Roman" w:hAnsi="Verdana" w:cs="Times New Roman"/>
      <w:szCs w:val="28"/>
    </w:rPr>
  </w:style>
  <w:style w:type="paragraph" w:customStyle="1" w:styleId="10">
    <w:name w:val="СписокМаркированный1"/>
    <w:basedOn w:val="a6"/>
    <w:uiPriority w:val="99"/>
    <w:rsid w:val="004C63E5"/>
    <w:pPr>
      <w:numPr>
        <w:ilvl w:val="4"/>
        <w:numId w:val="6"/>
      </w:numPr>
      <w:spacing w:after="0"/>
      <w:ind w:firstLine="0"/>
      <w:jc w:val="left"/>
    </w:pPr>
    <w:rPr>
      <w:rFonts w:eastAsia="Times New Roman" w:cs="Verdana"/>
      <w:szCs w:val="20"/>
      <w:lang w:eastAsia="ru-RU"/>
    </w:rPr>
  </w:style>
  <w:style w:type="paragraph" w:customStyle="1" w:styleId="affffa">
    <w:name w:val="Стиль По ширине"/>
    <w:basedOn w:val="a6"/>
    <w:rsid w:val="004C63E5"/>
    <w:pPr>
      <w:ind w:firstLine="0"/>
    </w:pPr>
    <w:rPr>
      <w:rFonts w:eastAsia="Times New Roman" w:cs="Verdana"/>
      <w:szCs w:val="20"/>
      <w:lang w:eastAsia="ru-RU"/>
    </w:rPr>
  </w:style>
  <w:style w:type="paragraph" w:styleId="affffb">
    <w:name w:val="Document Map"/>
    <w:basedOn w:val="a6"/>
    <w:link w:val="affffc"/>
    <w:uiPriority w:val="99"/>
    <w:semiHidden/>
    <w:rsid w:val="004C63E5"/>
    <w:pPr>
      <w:shd w:val="clear" w:color="auto" w:fill="000080"/>
      <w:spacing w:after="0"/>
      <w:ind w:firstLine="0"/>
      <w:jc w:val="left"/>
    </w:pPr>
    <w:rPr>
      <w:rFonts w:ascii="Tahoma" w:eastAsia="Times New Roman" w:hAnsi="Tahoma" w:cs="Tahoma"/>
      <w:szCs w:val="20"/>
      <w:lang w:eastAsia="ru-RU"/>
    </w:rPr>
  </w:style>
  <w:style w:type="character" w:customStyle="1" w:styleId="affffc">
    <w:name w:val="Схема документа Знак"/>
    <w:basedOn w:val="a7"/>
    <w:link w:val="affffb"/>
    <w:uiPriority w:val="99"/>
    <w:semiHidden/>
    <w:rsid w:val="004C63E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keyword1">
    <w:name w:val="keyword1"/>
    <w:uiPriority w:val="99"/>
    <w:rsid w:val="004C63E5"/>
    <w:rPr>
      <w:i/>
      <w:iCs/>
    </w:rPr>
  </w:style>
  <w:style w:type="character" w:customStyle="1" w:styleId="rvts6">
    <w:name w:val="rvts6"/>
    <w:uiPriority w:val="99"/>
    <w:rsid w:val="004C63E5"/>
    <w:rPr>
      <w:rFonts w:ascii="Arial" w:hAnsi="Arial" w:cs="Arial"/>
      <w:i/>
      <w:iCs/>
      <w:color w:val="C0C0C0"/>
      <w:sz w:val="16"/>
      <w:szCs w:val="16"/>
    </w:rPr>
  </w:style>
  <w:style w:type="paragraph" w:customStyle="1" w:styleId="affffd">
    <w:name w:val="Название обложки"/>
    <w:basedOn w:val="a6"/>
    <w:uiPriority w:val="99"/>
    <w:rsid w:val="004C63E5"/>
    <w:pPr>
      <w:pBdr>
        <w:top w:val="single" w:sz="12" w:space="30" w:color="auto"/>
        <w:bottom w:val="single" w:sz="12" w:space="30" w:color="auto"/>
      </w:pBdr>
      <w:spacing w:after="240"/>
      <w:jc w:val="center"/>
    </w:pPr>
    <w:rPr>
      <w:rFonts w:eastAsia="Times New Roman" w:cs="Verdana"/>
      <w:b/>
      <w:bCs/>
      <w:sz w:val="44"/>
      <w:szCs w:val="44"/>
      <w:lang w:eastAsia="ru-RU"/>
    </w:rPr>
  </w:style>
  <w:style w:type="paragraph" w:customStyle="1" w:styleId="NOTE1">
    <w:name w:val="NOTE_1"/>
    <w:basedOn w:val="a6"/>
    <w:uiPriority w:val="99"/>
    <w:rsid w:val="004C63E5"/>
    <w:pPr>
      <w:spacing w:after="0"/>
      <w:ind w:firstLine="0"/>
    </w:pPr>
    <w:rPr>
      <w:rFonts w:eastAsia="Times New Roman" w:cs="Verdana"/>
      <w:sz w:val="16"/>
      <w:szCs w:val="16"/>
      <w:lang w:eastAsia="ru-RU"/>
    </w:rPr>
  </w:style>
  <w:style w:type="numbering" w:customStyle="1" w:styleId="a3">
    <w:name w:val="Стиль маркированный"/>
    <w:rsid w:val="004C63E5"/>
    <w:pPr>
      <w:numPr>
        <w:numId w:val="5"/>
      </w:numPr>
    </w:pPr>
  </w:style>
  <w:style w:type="paragraph" w:customStyle="1" w:styleId="affffe">
    <w:name w:val="Таблица заголовок"/>
    <w:basedOn w:val="a6"/>
    <w:rsid w:val="004C63E5"/>
    <w:pPr>
      <w:spacing w:before="120" w:after="0"/>
      <w:ind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fffff">
    <w:name w:val="Текст в таблице"/>
    <w:basedOn w:val="a6"/>
    <w:link w:val="afffff0"/>
    <w:rsid w:val="004C63E5"/>
    <w:pPr>
      <w:spacing w:before="0" w:after="60"/>
      <w:ind w:firstLine="0"/>
    </w:pPr>
    <w:rPr>
      <w:rFonts w:eastAsia="Times New Roman"/>
      <w:spacing w:val="-5"/>
      <w:szCs w:val="20"/>
      <w:lang w:val="x-none"/>
    </w:rPr>
  </w:style>
  <w:style w:type="character" w:customStyle="1" w:styleId="afffff0">
    <w:name w:val="Текст в таблице Знак"/>
    <w:link w:val="afffff"/>
    <w:rsid w:val="004C63E5"/>
    <w:rPr>
      <w:rFonts w:ascii="Verdana" w:eastAsia="Times New Roman" w:hAnsi="Verdana" w:cs="Times New Roman"/>
      <w:spacing w:val="-5"/>
      <w:sz w:val="20"/>
      <w:szCs w:val="20"/>
      <w:lang w:val="x-none"/>
    </w:rPr>
  </w:style>
  <w:style w:type="numbering" w:customStyle="1" w:styleId="HeaderNum">
    <w:name w:val="HeaderNum"/>
    <w:rsid w:val="004C63E5"/>
    <w:pPr>
      <w:numPr>
        <w:numId w:val="7"/>
      </w:numPr>
    </w:pPr>
  </w:style>
  <w:style w:type="paragraph" w:styleId="afffff1">
    <w:name w:val="toa heading"/>
    <w:basedOn w:val="a6"/>
    <w:next w:val="a6"/>
    <w:uiPriority w:val="99"/>
    <w:semiHidden/>
    <w:unhideWhenUsed/>
    <w:rsid w:val="00F307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0">
    <w:name w:val="А_Таб_марк"/>
    <w:basedOn w:val="afff5"/>
    <w:link w:val="afffff2"/>
    <w:qFormat/>
    <w:rsid w:val="008910B2"/>
    <w:pPr>
      <w:numPr>
        <w:numId w:val="8"/>
      </w:numPr>
      <w:tabs>
        <w:tab w:val="left" w:pos="426"/>
      </w:tabs>
      <w:ind w:left="142" w:firstLine="0"/>
    </w:pPr>
  </w:style>
  <w:style w:type="paragraph" w:customStyle="1" w:styleId="a5">
    <w:name w:val="А_Таб_нум"/>
    <w:basedOn w:val="a0"/>
    <w:link w:val="afffff3"/>
    <w:qFormat/>
    <w:rsid w:val="0097244E"/>
    <w:pPr>
      <w:numPr>
        <w:numId w:val="9"/>
      </w:numPr>
      <w:tabs>
        <w:tab w:val="clear" w:pos="426"/>
        <w:tab w:val="left" w:pos="602"/>
      </w:tabs>
      <w:ind w:left="89" w:firstLine="0"/>
    </w:pPr>
    <w:rPr>
      <w:lang w:val="en-US"/>
    </w:rPr>
  </w:style>
  <w:style w:type="paragraph" w:customStyle="1" w:styleId="2a">
    <w:name w:val="А_Лит_2"/>
    <w:basedOn w:val="21"/>
    <w:link w:val="2b"/>
    <w:qFormat/>
    <w:rsid w:val="001A7EDB"/>
    <w:pPr>
      <w:ind w:left="1418" w:hanging="425"/>
    </w:pPr>
  </w:style>
  <w:style w:type="paragraph" w:customStyle="1" w:styleId="afffff4">
    <w:name w:val="А_Прил"/>
    <w:basedOn w:val="1"/>
    <w:next w:val="af5"/>
    <w:link w:val="afffff5"/>
    <w:qFormat/>
    <w:rsid w:val="009C7089"/>
    <w:pPr>
      <w:numPr>
        <w:numId w:val="0"/>
      </w:numPr>
      <w:spacing w:after="0" w:line="240" w:lineRule="auto"/>
      <w:jc w:val="center"/>
    </w:pPr>
  </w:style>
  <w:style w:type="character" w:customStyle="1" w:styleId="19">
    <w:name w:val="А_Лит_1 Знак"/>
    <w:basedOn w:val="a7"/>
    <w:link w:val="11"/>
    <w:rsid w:val="00AF194C"/>
    <w:rPr>
      <w:rFonts w:ascii="Verdana" w:eastAsia="Arial Unicode MS" w:hAnsi="Verdana" w:cs="Times New Roman"/>
      <w:sz w:val="20"/>
      <w:szCs w:val="28"/>
    </w:rPr>
  </w:style>
  <w:style w:type="character" w:customStyle="1" w:styleId="2b">
    <w:name w:val="А_Лит_2 Знак"/>
    <w:basedOn w:val="19"/>
    <w:link w:val="2a"/>
    <w:rsid w:val="001A7EDB"/>
    <w:rPr>
      <w:rFonts w:ascii="Verdana" w:eastAsia="Arial Unicode MS" w:hAnsi="Verdana" w:cs="Times New Roman"/>
      <w:sz w:val="20"/>
      <w:szCs w:val="24"/>
      <w:lang w:eastAsia="ru-RU"/>
    </w:rPr>
  </w:style>
  <w:style w:type="paragraph" w:customStyle="1" w:styleId="afffff6">
    <w:name w:val="А_Код_рамка"/>
    <w:link w:val="afffff7"/>
    <w:qFormat/>
    <w:rsid w:val="008E5745"/>
    <w:pPr>
      <w:pBdr>
        <w:top w:val="single" w:sz="8" w:space="6" w:color="auto"/>
        <w:left w:val="single" w:sz="8" w:space="13" w:color="auto"/>
        <w:bottom w:val="single" w:sz="8" w:space="6" w:color="auto"/>
        <w:right w:val="single" w:sz="8" w:space="13" w:color="auto"/>
      </w:pBdr>
      <w:spacing w:after="240" w:line="240" w:lineRule="auto"/>
      <w:ind w:left="284" w:right="284"/>
      <w:contextualSpacing/>
    </w:pPr>
    <w:rPr>
      <w:rFonts w:ascii="Courier New" w:eastAsiaTheme="majorEastAsia" w:hAnsi="Courier New" w:cs="Courier New"/>
      <w:sz w:val="20"/>
      <w:szCs w:val="20"/>
    </w:rPr>
  </w:style>
  <w:style w:type="character" w:customStyle="1" w:styleId="afffff5">
    <w:name w:val="А_Прил Знак"/>
    <w:basedOn w:val="18"/>
    <w:link w:val="afffff4"/>
    <w:rsid w:val="009C7089"/>
    <w:rPr>
      <w:rFonts w:ascii="Verdana" w:eastAsiaTheme="majorEastAsia" w:hAnsi="Verdana" w:cstheme="majorBidi"/>
      <w:b/>
      <w:bCs/>
      <w:sz w:val="24"/>
      <w:szCs w:val="24"/>
    </w:rPr>
  </w:style>
  <w:style w:type="character" w:customStyle="1" w:styleId="afffff2">
    <w:name w:val="А_Таб_марк Знак"/>
    <w:basedOn w:val="afff6"/>
    <w:link w:val="a0"/>
    <w:rsid w:val="008910B2"/>
    <w:rPr>
      <w:rFonts w:ascii="Verdana" w:eastAsiaTheme="majorEastAsia" w:hAnsi="Verdana" w:cstheme="majorBidi"/>
      <w:sz w:val="18"/>
      <w:szCs w:val="18"/>
    </w:rPr>
  </w:style>
  <w:style w:type="character" w:customStyle="1" w:styleId="afffff7">
    <w:name w:val="А_Код_рамка Знак"/>
    <w:basedOn w:val="af8"/>
    <w:link w:val="afffff6"/>
    <w:rsid w:val="008E5745"/>
    <w:rPr>
      <w:rFonts w:ascii="Courier New" w:eastAsiaTheme="majorEastAsia" w:hAnsi="Courier New" w:cs="Courier New"/>
      <w:b w:val="0"/>
      <w:bCs w:val="0"/>
      <w:sz w:val="20"/>
      <w:szCs w:val="20"/>
    </w:rPr>
  </w:style>
  <w:style w:type="numbering" w:customStyle="1" w:styleId="a2">
    <w:name w:val="А_НУМ"/>
    <w:uiPriority w:val="99"/>
    <w:rsid w:val="00B87499"/>
    <w:pPr>
      <w:numPr>
        <w:numId w:val="17"/>
      </w:numPr>
    </w:pPr>
  </w:style>
  <w:style w:type="character" w:customStyle="1" w:styleId="afffff3">
    <w:name w:val="А_Таб_нум Знак"/>
    <w:basedOn w:val="afffff2"/>
    <w:link w:val="a5"/>
    <w:rsid w:val="0097244E"/>
    <w:rPr>
      <w:rFonts w:ascii="Verdana" w:eastAsiaTheme="majorEastAsia" w:hAnsi="Verdana" w:cstheme="majorBidi"/>
      <w:sz w:val="18"/>
      <w:szCs w:val="18"/>
      <w:lang w:val="en-US"/>
    </w:rPr>
  </w:style>
  <w:style w:type="numbering" w:customStyle="1" w:styleId="a1">
    <w:name w:val="А_ЛИТ"/>
    <w:uiPriority w:val="99"/>
    <w:rsid w:val="00AF194C"/>
    <w:pPr>
      <w:numPr>
        <w:numId w:val="10"/>
      </w:numPr>
    </w:pPr>
  </w:style>
  <w:style w:type="paragraph" w:customStyle="1" w:styleId="30">
    <w:name w:val="А_Марк_3"/>
    <w:basedOn w:val="21"/>
    <w:link w:val="38"/>
    <w:qFormat/>
    <w:rsid w:val="00606CDA"/>
    <w:pPr>
      <w:numPr>
        <w:ilvl w:val="2"/>
      </w:numPr>
      <w:ind w:left="1985" w:hanging="425"/>
    </w:pPr>
  </w:style>
  <w:style w:type="character" w:customStyle="1" w:styleId="38">
    <w:name w:val="А_Марк_3 Знак"/>
    <w:basedOn w:val="28"/>
    <w:link w:val="30"/>
    <w:rsid w:val="00606CDA"/>
    <w:rPr>
      <w:rFonts w:ascii="Verdana" w:eastAsia="Arial Unicode MS" w:hAnsi="Verdana" w:cs="Times New Roman"/>
      <w:sz w:val="20"/>
      <w:szCs w:val="24"/>
      <w:lang w:eastAsia="ru-RU"/>
    </w:rPr>
  </w:style>
  <w:style w:type="character" w:customStyle="1" w:styleId="affff">
    <w:name w:val="Без интервала Знак"/>
    <w:basedOn w:val="a7"/>
    <w:link w:val="afffe"/>
    <w:uiPriority w:val="1"/>
    <w:rsid w:val="00B919C2"/>
    <w:rPr>
      <w:rFonts w:ascii="Verdana" w:eastAsia="Calibri" w:hAnsi="Verdana" w:cs="Times New Roman"/>
      <w:sz w:val="20"/>
      <w:szCs w:val="28"/>
    </w:rPr>
  </w:style>
  <w:style w:type="paragraph" w:customStyle="1" w:styleId="afffff8">
    <w:name w:val="А_Врезка"/>
    <w:basedOn w:val="afffff6"/>
    <w:link w:val="afffff9"/>
    <w:qFormat/>
    <w:rsid w:val="008F4C21"/>
    <w:pPr>
      <w:pBdr>
        <w:top w:val="thinThickSmallGap" w:sz="12" w:space="6" w:color="auto"/>
        <w:left w:val="thinThickSmallGap" w:sz="12" w:space="13" w:color="auto"/>
        <w:bottom w:val="thickThinSmallGap" w:sz="12" w:space="6" w:color="auto"/>
        <w:right w:val="thickThinSmallGap" w:sz="12" w:space="13" w:color="auto"/>
      </w:pBdr>
      <w:spacing w:before="240"/>
    </w:pPr>
  </w:style>
  <w:style w:type="character" w:customStyle="1" w:styleId="afffff9">
    <w:name w:val="А_Врезка Знак"/>
    <w:basedOn w:val="af8"/>
    <w:link w:val="afffff8"/>
    <w:rsid w:val="008F4C21"/>
    <w:rPr>
      <w:rFonts w:ascii="Courier New" w:eastAsiaTheme="majorEastAsia" w:hAnsi="Courier New" w:cs="Courier New"/>
      <w:b w:val="0"/>
      <w:bCs w:val="0"/>
      <w:sz w:val="20"/>
      <w:szCs w:val="20"/>
    </w:rPr>
  </w:style>
  <w:style w:type="paragraph" w:customStyle="1" w:styleId="afffffa">
    <w:name w:val="Знак"/>
    <w:basedOn w:val="a6"/>
    <w:rsid w:val="00AD16CE"/>
    <w:pPr>
      <w:spacing w:before="0" w:after="160" w:line="240" w:lineRule="exact"/>
      <w:ind w:firstLine="0"/>
      <w:contextualSpacing w:val="0"/>
      <w:jc w:val="left"/>
    </w:pPr>
    <w:rPr>
      <w:rFonts w:eastAsia="Times New Roman"/>
      <w:szCs w:val="20"/>
      <w:lang w:val="en-US"/>
    </w:rPr>
  </w:style>
  <w:style w:type="paragraph" w:customStyle="1" w:styleId="afffffb">
    <w:name w:val="А_Код"/>
    <w:basedOn w:val="a6"/>
    <w:link w:val="afffffc"/>
    <w:qFormat/>
    <w:rsid w:val="008E759E"/>
    <w:pPr>
      <w:spacing w:before="0" w:after="0"/>
      <w:ind w:firstLine="0"/>
      <w:contextualSpacing w:val="0"/>
      <w:jc w:val="left"/>
    </w:pPr>
    <w:rPr>
      <w:rFonts w:ascii="Courier New" w:eastAsiaTheme="minorHAnsi" w:hAnsi="Courier New" w:cs="Courier New"/>
      <w:noProof/>
      <w:szCs w:val="20"/>
      <w:lang w:val="en-US"/>
    </w:rPr>
  </w:style>
  <w:style w:type="character" w:customStyle="1" w:styleId="afffffc">
    <w:name w:val="А_Код Знак"/>
    <w:basedOn w:val="a7"/>
    <w:link w:val="afffffb"/>
    <w:rsid w:val="008E759E"/>
    <w:rPr>
      <w:rFonts w:ascii="Courier New" w:hAnsi="Courier New" w:cs="Courier New"/>
      <w:noProof/>
      <w:sz w:val="20"/>
      <w:szCs w:val="20"/>
      <w:lang w:val="en-US"/>
    </w:rPr>
  </w:style>
  <w:style w:type="paragraph" w:customStyle="1" w:styleId="1f">
    <w:name w:val="Текст Основной 1"/>
    <w:basedOn w:val="a6"/>
    <w:link w:val="1f0"/>
    <w:qFormat/>
    <w:rsid w:val="00112789"/>
    <w:pPr>
      <w:spacing w:before="0" w:after="200"/>
      <w:ind w:firstLine="851"/>
      <w:contextualSpacing w:val="0"/>
    </w:pPr>
    <w:rPr>
      <w:rFonts w:ascii="Times New Roman" w:eastAsiaTheme="minorHAnsi" w:hAnsi="Times New Roman"/>
      <w:sz w:val="24"/>
      <w:szCs w:val="22"/>
    </w:rPr>
  </w:style>
  <w:style w:type="character" w:customStyle="1" w:styleId="1f0">
    <w:name w:val="Текст Основной 1 Знак"/>
    <w:basedOn w:val="a7"/>
    <w:link w:val="1f"/>
    <w:rsid w:val="00112789"/>
    <w:rPr>
      <w:rFonts w:ascii="Times New Roman" w:hAnsi="Times New Roman" w:cs="Times New Roman"/>
      <w:sz w:val="24"/>
    </w:rPr>
  </w:style>
  <w:style w:type="character" w:styleId="afffffd">
    <w:name w:val="Placeholder Text"/>
    <w:basedOn w:val="a7"/>
    <w:uiPriority w:val="99"/>
    <w:semiHidden/>
    <w:rsid w:val="00792FDC"/>
    <w:rPr>
      <w:color w:val="808080"/>
    </w:rPr>
  </w:style>
  <w:style w:type="paragraph" w:customStyle="1" w:styleId="afffffe">
    <w:name w:val="Перед списком"/>
    <w:basedOn w:val="a6"/>
    <w:rsid w:val="00EB7D4C"/>
    <w:pPr>
      <w:keepNext/>
      <w:spacing w:before="120" w:after="0" w:line="276" w:lineRule="auto"/>
      <w:ind w:firstLine="0"/>
      <w:contextualSpacing w:val="0"/>
      <w:jc w:val="left"/>
    </w:pPr>
    <w:rPr>
      <w:rFonts w:eastAsia="Times New Roman"/>
      <w:szCs w:val="20"/>
      <w:lang w:eastAsia="ru-RU"/>
    </w:rPr>
  </w:style>
  <w:style w:type="paragraph" w:customStyle="1" w:styleId="a4">
    <w:name w:val="Список маркированный"/>
    <w:basedOn w:val="a6"/>
    <w:qFormat/>
    <w:rsid w:val="00B438C0"/>
    <w:pPr>
      <w:numPr>
        <w:numId w:val="12"/>
      </w:numPr>
      <w:spacing w:before="0" w:after="0" w:line="276" w:lineRule="auto"/>
      <w:jc w:val="left"/>
    </w:pPr>
    <w:rPr>
      <w:rFonts w:eastAsia="Times New Roman"/>
      <w:szCs w:val="24"/>
      <w:lang w:eastAsia="ru-RU"/>
    </w:rPr>
  </w:style>
  <w:style w:type="numbering" w:customStyle="1" w:styleId="2">
    <w:name w:val="Стиль2"/>
    <w:uiPriority w:val="99"/>
    <w:rsid w:val="00AF4AE0"/>
    <w:pPr>
      <w:numPr>
        <w:numId w:val="13"/>
      </w:numPr>
    </w:pPr>
  </w:style>
  <w:style w:type="paragraph" w:customStyle="1" w:styleId="affffff">
    <w:name w:val="Абзац в таблице"/>
    <w:basedOn w:val="a6"/>
    <w:rsid w:val="002E335F"/>
    <w:pPr>
      <w:spacing w:before="0" w:after="0"/>
      <w:ind w:firstLine="0"/>
      <w:contextualSpacing w:val="0"/>
      <w:jc w:val="left"/>
    </w:pPr>
    <w:rPr>
      <w:rFonts w:eastAsia="Times New Roman"/>
      <w:sz w:val="18"/>
      <w:szCs w:val="20"/>
      <w:lang w:eastAsia="ru-RU"/>
    </w:rPr>
  </w:style>
  <w:style w:type="numbering" w:customStyle="1" w:styleId="a">
    <w:name w:val="А_ЗАГ"/>
    <w:uiPriority w:val="99"/>
    <w:rsid w:val="00123876"/>
    <w:pPr>
      <w:numPr>
        <w:numId w:val="14"/>
      </w:numPr>
    </w:pPr>
  </w:style>
  <w:style w:type="paragraph" w:customStyle="1" w:styleId="39">
    <w:name w:val="А_Лит_3"/>
    <w:basedOn w:val="2a"/>
    <w:link w:val="3a"/>
    <w:qFormat/>
    <w:rsid w:val="00AF194C"/>
    <w:pPr>
      <w:numPr>
        <w:ilvl w:val="0"/>
        <w:numId w:val="0"/>
      </w:numPr>
      <w:ind w:left="2727" w:hanging="360"/>
    </w:pPr>
    <w:rPr>
      <w:lang w:val="en-US"/>
    </w:rPr>
  </w:style>
  <w:style w:type="paragraph" w:customStyle="1" w:styleId="affffff0">
    <w:name w:val="А_Абзац_список"/>
    <w:basedOn w:val="af5"/>
    <w:next w:val="af5"/>
    <w:link w:val="affffff1"/>
    <w:qFormat/>
    <w:rsid w:val="00C279BC"/>
    <w:pPr>
      <w:keepNext/>
    </w:pPr>
    <w:rPr>
      <w:lang w:eastAsia="ru-RU"/>
    </w:rPr>
  </w:style>
  <w:style w:type="character" w:customStyle="1" w:styleId="3a">
    <w:name w:val="А_Лит_3 Знак"/>
    <w:basedOn w:val="2b"/>
    <w:link w:val="39"/>
    <w:rsid w:val="00AF194C"/>
    <w:rPr>
      <w:rFonts w:ascii="Verdana" w:eastAsia="Arial Unicode MS" w:hAnsi="Verdana" w:cs="Times New Roman"/>
      <w:sz w:val="20"/>
      <w:szCs w:val="24"/>
      <w:lang w:val="en-US" w:eastAsia="ru-RU"/>
    </w:rPr>
  </w:style>
  <w:style w:type="character" w:customStyle="1" w:styleId="affffff1">
    <w:name w:val="А_Абзац_список Знак"/>
    <w:basedOn w:val="af8"/>
    <w:link w:val="affffff0"/>
    <w:rsid w:val="00C279BC"/>
    <w:rPr>
      <w:rFonts w:ascii="Verdana" w:eastAsiaTheme="majorEastAsia" w:hAnsi="Verdana" w:cstheme="majorBidi"/>
      <w:b w:val="0"/>
      <w:bCs w:val="0"/>
      <w:sz w:val="20"/>
      <w:szCs w:val="20"/>
      <w:lang w:eastAsia="ru-RU"/>
    </w:rPr>
  </w:style>
  <w:style w:type="table" w:customStyle="1" w:styleId="affffff2">
    <w:name w:val="А_Табл"/>
    <w:basedOn w:val="a8"/>
    <w:uiPriority w:val="99"/>
    <w:rsid w:val="009C080D"/>
    <w:pPr>
      <w:spacing w:before="20" w:after="20"/>
    </w:pPr>
    <w:rPr>
      <w:rFonts w:ascii="Verdana" w:hAnsi="Verdana"/>
      <w:sz w:val="18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108" w:type="dxa"/>
        <w:bottom w:w="28" w:type="dxa"/>
        <w:right w:w="108" w:type="dxa"/>
      </w:tblCellMar>
    </w:tblPr>
    <w:trPr>
      <w:cantSplit/>
    </w:trPr>
    <w:tcPr>
      <w:shd w:val="clear" w:color="auto" w:fill="auto"/>
      <w:vAlign w:val="center"/>
    </w:tcPr>
    <w:tblStylePr w:type="firstRow">
      <w:pPr>
        <w:jc w:val="center"/>
      </w:pPr>
      <w:rPr>
        <w:rFonts w:ascii="Verdana" w:hAnsi="Verdana"/>
        <w:b w:val="0"/>
        <w:sz w:val="18"/>
      </w:rPr>
      <w:tblPr/>
      <w:trPr>
        <w:cantSplit w:val="0"/>
        <w:tblHeader/>
      </w:trPr>
    </w:tblStylePr>
    <w:tblStylePr w:type="band1Vert">
      <w:pPr>
        <w:jc w:val="left"/>
      </w:pPr>
      <w:rPr>
        <w:rFonts w:ascii="Verdana" w:hAnsi="Verdana"/>
        <w:sz w:val="18"/>
      </w:rPr>
    </w:tblStylePr>
    <w:tblStylePr w:type="band2Horz">
      <w:pPr>
        <w:jc w:val="left"/>
      </w:pPr>
      <w:rPr>
        <w:rFonts w:ascii="Verdana" w:hAnsi="Verdana"/>
        <w:sz w:val="18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82;&#1089;&#1105;&#1085;&#1086;&#1074;_&#1040;&#1042;\&#1044;&#1086;&#1082;&#1091;&#1084;&#1077;&#1085;&#1090;&#1072;&#1094;&#1080;&#1103;\&#1064;&#1072;&#1073;&#1083;&#1086;&#1085;&#1099;\&#1057;&#1086;&#1073;&#1089;&#1090;&#1074;&#1077;&#1085;&#1085;&#1099;&#1077;%20&#1096;&#1072;&#1073;&#1083;&#1086;&#1085;&#1099;\&#1064;_&#1056;&#1091;&#1082;&#1086;&#1074;&#1086;&#1076;&#1089;&#1090;&#1074;&#1086;_&#1087;&#1086;&#1083;&#1100;&#1079;&#1086;&#1074;&#1072;&#1090;&#1077;&#1083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488FE-69BF-4AB9-A2AF-1BAF54514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9FD1A-0CBF-41BB-8E8D-CF40983CF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Ш_Руководство_пользователя</Template>
  <TotalTime>8</TotalTime>
  <Pages>11</Pages>
  <Words>2893</Words>
  <Characters>16492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</vt:lpstr>
    </vt:vector>
  </TitlesOfParts>
  <Company>ООО «ХОСТ Информационные системы»</Company>
  <LinksUpToDate>false</LinksUpToDate>
  <CharactersWithSpaces>19347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</dc:title>
  <dc:creator>Aksenov Aleksey</dc:creator>
  <cp:lastModifiedBy>hramova hramova</cp:lastModifiedBy>
  <cp:revision>5</cp:revision>
  <cp:lastPrinted>2014-04-22T02:29:00Z</cp:lastPrinted>
  <dcterms:created xsi:type="dcterms:W3CDTF">2014-04-18T11:00:00Z</dcterms:created>
  <dcterms:modified xsi:type="dcterms:W3CDTF">2014-04-22T02:41:00Z</dcterms:modified>
</cp:coreProperties>
</file>